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F2D6B" w14:textId="77777777" w:rsidR="006C6F1E" w:rsidRPr="00F169E4" w:rsidRDefault="006C6F1E" w:rsidP="006C6F1E">
      <w:pPr>
        <w:pStyle w:val="Heading2"/>
      </w:pPr>
      <w:bookmarkStart w:id="0" w:name="_Toc94631365"/>
      <w:r w:rsidRPr="00F169E4">
        <w:t>Appendix D – Upper Culebra watershed species list</w:t>
      </w:r>
      <w:bookmarkEnd w:id="0"/>
    </w:p>
    <w:tbl>
      <w:tblPr>
        <w:tblStyle w:val="TableGrid"/>
        <w:tblW w:w="8520" w:type="dxa"/>
        <w:tblLook w:val="04A0" w:firstRow="1" w:lastRow="0" w:firstColumn="1" w:lastColumn="0" w:noHBand="0" w:noVBand="1"/>
      </w:tblPr>
      <w:tblGrid>
        <w:gridCol w:w="4400"/>
        <w:gridCol w:w="2800"/>
        <w:gridCol w:w="1320"/>
      </w:tblGrid>
      <w:tr w:rsidR="006C6F1E" w:rsidRPr="00F169E4" w14:paraId="44B297BE" w14:textId="77777777" w:rsidTr="00515D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0"/>
        </w:trPr>
        <w:tc>
          <w:tcPr>
            <w:tcW w:w="4400" w:type="dxa"/>
            <w:noWrap/>
            <w:hideMark/>
          </w:tcPr>
          <w:p w14:paraId="038E18CC" w14:textId="77777777" w:rsidR="006C6F1E" w:rsidRPr="00F169E4" w:rsidRDefault="006C6F1E" w:rsidP="00515DE5">
            <w:pPr>
              <w:pStyle w:val="NoSpacing"/>
            </w:pPr>
            <w:r w:rsidRPr="00F169E4">
              <w:t>Scientific Name</w:t>
            </w:r>
          </w:p>
        </w:tc>
        <w:tc>
          <w:tcPr>
            <w:tcW w:w="2800" w:type="dxa"/>
            <w:noWrap/>
            <w:hideMark/>
          </w:tcPr>
          <w:p w14:paraId="7D5A030D" w14:textId="77777777" w:rsidR="006C6F1E" w:rsidRPr="00F169E4" w:rsidRDefault="006C6F1E" w:rsidP="00515DE5">
            <w:pPr>
              <w:pStyle w:val="NoSpacing"/>
            </w:pPr>
            <w:r w:rsidRPr="00F169E4">
              <w:t>Common Name</w:t>
            </w:r>
          </w:p>
        </w:tc>
        <w:tc>
          <w:tcPr>
            <w:tcW w:w="1320" w:type="dxa"/>
            <w:noWrap/>
            <w:hideMark/>
          </w:tcPr>
          <w:p w14:paraId="01340BBA" w14:textId="77777777" w:rsidR="006C6F1E" w:rsidRPr="00F169E4" w:rsidRDefault="006C6F1E" w:rsidP="00515DE5">
            <w:pPr>
              <w:pStyle w:val="NoSpacing"/>
            </w:pPr>
            <w:r w:rsidRPr="00F169E4">
              <w:t>Life History</w:t>
            </w:r>
          </w:p>
        </w:tc>
      </w:tr>
      <w:tr w:rsidR="006C6F1E" w:rsidRPr="00F169E4" w14:paraId="563597CF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12741E35" w14:textId="77777777" w:rsidR="006C6F1E" w:rsidRPr="00F169E4" w:rsidRDefault="006C6F1E" w:rsidP="00515DE5">
            <w:pPr>
              <w:pStyle w:val="NoSpacing"/>
            </w:pPr>
            <w:r w:rsidRPr="00F169E4">
              <w:t>Abies concolor</w:t>
            </w:r>
          </w:p>
        </w:tc>
        <w:tc>
          <w:tcPr>
            <w:tcW w:w="2800" w:type="dxa"/>
            <w:noWrap/>
            <w:hideMark/>
          </w:tcPr>
          <w:p w14:paraId="0BB78F74" w14:textId="77777777" w:rsidR="006C6F1E" w:rsidRPr="00F169E4" w:rsidRDefault="006C6F1E" w:rsidP="00515DE5">
            <w:pPr>
              <w:pStyle w:val="NoSpacing"/>
            </w:pPr>
            <w:r w:rsidRPr="00F169E4">
              <w:t>white fir</w:t>
            </w:r>
          </w:p>
        </w:tc>
        <w:tc>
          <w:tcPr>
            <w:tcW w:w="1320" w:type="dxa"/>
            <w:noWrap/>
            <w:hideMark/>
          </w:tcPr>
          <w:p w14:paraId="1C071176" w14:textId="77777777" w:rsidR="006C6F1E" w:rsidRPr="00F169E4" w:rsidRDefault="006C6F1E" w:rsidP="00515DE5">
            <w:pPr>
              <w:pStyle w:val="NoSpacing"/>
            </w:pPr>
            <w:r w:rsidRPr="00F169E4">
              <w:t>NT</w:t>
            </w:r>
          </w:p>
        </w:tc>
      </w:tr>
      <w:tr w:rsidR="006C6F1E" w:rsidRPr="00F169E4" w14:paraId="52B9CE3D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610DC606" w14:textId="77777777" w:rsidR="006C6F1E" w:rsidRPr="00F169E4" w:rsidRDefault="006C6F1E" w:rsidP="00515DE5">
            <w:pPr>
              <w:pStyle w:val="NoSpacing"/>
            </w:pPr>
            <w:r w:rsidRPr="00F169E4">
              <w:t xml:space="preserve">Acer </w:t>
            </w:r>
            <w:proofErr w:type="spellStart"/>
            <w:r w:rsidRPr="00F169E4">
              <w:t>glabrum</w:t>
            </w:r>
            <w:proofErr w:type="spellEnd"/>
          </w:p>
        </w:tc>
        <w:tc>
          <w:tcPr>
            <w:tcW w:w="2800" w:type="dxa"/>
            <w:noWrap/>
            <w:hideMark/>
          </w:tcPr>
          <w:p w14:paraId="6872CE9C" w14:textId="77777777" w:rsidR="006C6F1E" w:rsidRPr="00F169E4" w:rsidRDefault="006C6F1E" w:rsidP="00515DE5">
            <w:pPr>
              <w:pStyle w:val="NoSpacing"/>
            </w:pPr>
            <w:r w:rsidRPr="00F169E4">
              <w:t>Rocky Mountain maple</w:t>
            </w:r>
          </w:p>
        </w:tc>
        <w:tc>
          <w:tcPr>
            <w:tcW w:w="1320" w:type="dxa"/>
            <w:noWrap/>
            <w:hideMark/>
          </w:tcPr>
          <w:p w14:paraId="176D2F3C" w14:textId="77777777" w:rsidR="006C6F1E" w:rsidRPr="00F169E4" w:rsidRDefault="006C6F1E" w:rsidP="00515DE5">
            <w:pPr>
              <w:pStyle w:val="NoSpacing"/>
            </w:pPr>
            <w:r w:rsidRPr="00F169E4">
              <w:t>NS</w:t>
            </w:r>
          </w:p>
        </w:tc>
      </w:tr>
      <w:tr w:rsidR="006C6F1E" w:rsidRPr="00F169E4" w14:paraId="154599ED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3D29D1E7" w14:textId="77777777" w:rsidR="006C6F1E" w:rsidRPr="00F169E4" w:rsidRDefault="006C6F1E" w:rsidP="00515DE5">
            <w:pPr>
              <w:pStyle w:val="NoSpacing"/>
            </w:pPr>
            <w:r w:rsidRPr="00F169E4">
              <w:t xml:space="preserve">Achillea </w:t>
            </w:r>
            <w:proofErr w:type="spellStart"/>
            <w:r w:rsidRPr="00F169E4">
              <w:t>lanulosa</w:t>
            </w:r>
            <w:proofErr w:type="spellEnd"/>
            <w:r w:rsidRPr="00F169E4">
              <w:t xml:space="preserve"> var occidentalis</w:t>
            </w:r>
          </w:p>
        </w:tc>
        <w:tc>
          <w:tcPr>
            <w:tcW w:w="2800" w:type="dxa"/>
            <w:noWrap/>
            <w:hideMark/>
          </w:tcPr>
          <w:p w14:paraId="0866594C" w14:textId="77777777" w:rsidR="006C6F1E" w:rsidRPr="00F169E4" w:rsidRDefault="006C6F1E" w:rsidP="00515DE5">
            <w:pPr>
              <w:pStyle w:val="NoSpacing"/>
            </w:pPr>
            <w:r w:rsidRPr="00F169E4">
              <w:t>common yarrow</w:t>
            </w:r>
          </w:p>
        </w:tc>
        <w:tc>
          <w:tcPr>
            <w:tcW w:w="1320" w:type="dxa"/>
            <w:noWrap/>
            <w:hideMark/>
          </w:tcPr>
          <w:p w14:paraId="597C6BEF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1113A790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2A2ED45E" w14:textId="77777777" w:rsidR="006C6F1E" w:rsidRPr="00F169E4" w:rsidRDefault="006C6F1E" w:rsidP="00515DE5">
            <w:pPr>
              <w:pStyle w:val="NoSpacing"/>
            </w:pPr>
            <w:r w:rsidRPr="00F169E4">
              <w:t xml:space="preserve">Aconitum </w:t>
            </w:r>
            <w:proofErr w:type="spellStart"/>
            <w:r w:rsidRPr="00F169E4">
              <w:t>columbianum</w:t>
            </w:r>
            <w:proofErr w:type="spellEnd"/>
          </w:p>
        </w:tc>
        <w:tc>
          <w:tcPr>
            <w:tcW w:w="2800" w:type="dxa"/>
            <w:noWrap/>
            <w:hideMark/>
          </w:tcPr>
          <w:p w14:paraId="6195E79F" w14:textId="77777777" w:rsidR="006C6F1E" w:rsidRPr="00F169E4" w:rsidRDefault="006C6F1E" w:rsidP="00515DE5">
            <w:pPr>
              <w:pStyle w:val="NoSpacing"/>
            </w:pPr>
            <w:r w:rsidRPr="00F169E4">
              <w:t>monkshood</w:t>
            </w:r>
          </w:p>
        </w:tc>
        <w:tc>
          <w:tcPr>
            <w:tcW w:w="1320" w:type="dxa"/>
            <w:noWrap/>
            <w:hideMark/>
          </w:tcPr>
          <w:p w14:paraId="4EE3B7EC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13C69278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3A0FF616" w14:textId="77777777" w:rsidR="006C6F1E" w:rsidRPr="00F169E4" w:rsidRDefault="006C6F1E" w:rsidP="00515DE5">
            <w:pPr>
              <w:pStyle w:val="NoSpacing"/>
            </w:pPr>
            <w:r w:rsidRPr="00F169E4">
              <w:t>Actaea rubra</w:t>
            </w:r>
          </w:p>
        </w:tc>
        <w:tc>
          <w:tcPr>
            <w:tcW w:w="2800" w:type="dxa"/>
            <w:noWrap/>
            <w:hideMark/>
          </w:tcPr>
          <w:p w14:paraId="11607B5E" w14:textId="77777777" w:rsidR="006C6F1E" w:rsidRPr="00F169E4" w:rsidRDefault="006C6F1E" w:rsidP="00515DE5">
            <w:pPr>
              <w:pStyle w:val="NoSpacing"/>
            </w:pPr>
            <w:r w:rsidRPr="00F169E4">
              <w:t>red baneberry</w:t>
            </w:r>
          </w:p>
        </w:tc>
        <w:tc>
          <w:tcPr>
            <w:tcW w:w="1320" w:type="dxa"/>
            <w:noWrap/>
            <w:hideMark/>
          </w:tcPr>
          <w:p w14:paraId="3D6982AA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2EDD2698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43EDCFD9" w14:textId="77777777" w:rsidR="006C6F1E" w:rsidRPr="00F169E4" w:rsidRDefault="006C6F1E" w:rsidP="00515DE5">
            <w:pPr>
              <w:pStyle w:val="NoSpacing"/>
            </w:pPr>
            <w:r w:rsidRPr="00F169E4">
              <w:t xml:space="preserve">Allium </w:t>
            </w:r>
            <w:proofErr w:type="spellStart"/>
            <w:r w:rsidRPr="00F169E4">
              <w:t>cernuum</w:t>
            </w:r>
            <w:proofErr w:type="spellEnd"/>
          </w:p>
        </w:tc>
        <w:tc>
          <w:tcPr>
            <w:tcW w:w="2800" w:type="dxa"/>
            <w:noWrap/>
            <w:hideMark/>
          </w:tcPr>
          <w:p w14:paraId="154B91E6" w14:textId="77777777" w:rsidR="006C6F1E" w:rsidRPr="00F169E4" w:rsidRDefault="006C6F1E" w:rsidP="00515DE5">
            <w:pPr>
              <w:pStyle w:val="NoSpacing"/>
            </w:pPr>
            <w:r w:rsidRPr="00F169E4">
              <w:t>nodding onion</w:t>
            </w:r>
          </w:p>
        </w:tc>
        <w:tc>
          <w:tcPr>
            <w:tcW w:w="1320" w:type="dxa"/>
            <w:noWrap/>
            <w:hideMark/>
          </w:tcPr>
          <w:p w14:paraId="0F28E4C6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5630023F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751E6491" w14:textId="77777777" w:rsidR="006C6F1E" w:rsidRPr="00F169E4" w:rsidRDefault="006C6F1E" w:rsidP="00515DE5">
            <w:pPr>
              <w:pStyle w:val="NoSpacing"/>
            </w:pPr>
            <w:r w:rsidRPr="00F169E4">
              <w:t xml:space="preserve">Alnus </w:t>
            </w:r>
            <w:proofErr w:type="spellStart"/>
            <w:r w:rsidRPr="00F169E4">
              <w:t>incana</w:t>
            </w:r>
            <w:proofErr w:type="spellEnd"/>
            <w:r w:rsidRPr="00F169E4">
              <w:t xml:space="preserve"> ssp. tenuifolia </w:t>
            </w:r>
          </w:p>
        </w:tc>
        <w:tc>
          <w:tcPr>
            <w:tcW w:w="2800" w:type="dxa"/>
            <w:noWrap/>
            <w:hideMark/>
          </w:tcPr>
          <w:p w14:paraId="2A04F63A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thinleaf</w:t>
            </w:r>
            <w:proofErr w:type="spellEnd"/>
            <w:r w:rsidRPr="00F169E4">
              <w:t xml:space="preserve"> alder</w:t>
            </w:r>
          </w:p>
        </w:tc>
        <w:tc>
          <w:tcPr>
            <w:tcW w:w="1320" w:type="dxa"/>
            <w:noWrap/>
            <w:hideMark/>
          </w:tcPr>
          <w:p w14:paraId="1B66EA1C" w14:textId="77777777" w:rsidR="006C6F1E" w:rsidRPr="00F169E4" w:rsidRDefault="006C6F1E" w:rsidP="00515DE5">
            <w:pPr>
              <w:pStyle w:val="NoSpacing"/>
            </w:pPr>
            <w:r w:rsidRPr="00F169E4">
              <w:t>NS</w:t>
            </w:r>
          </w:p>
        </w:tc>
      </w:tr>
      <w:tr w:rsidR="006C6F1E" w:rsidRPr="00F169E4" w14:paraId="4C6EDF37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0AD30F12" w14:textId="77777777" w:rsidR="006C6F1E" w:rsidRPr="00F169E4" w:rsidRDefault="006C6F1E" w:rsidP="00515DE5">
            <w:pPr>
              <w:pStyle w:val="NoSpacing"/>
            </w:pPr>
            <w:r w:rsidRPr="00F169E4">
              <w:t xml:space="preserve">Angelica </w:t>
            </w:r>
            <w:proofErr w:type="spellStart"/>
            <w:r w:rsidRPr="00F169E4">
              <w:t>grayi</w:t>
            </w:r>
            <w:proofErr w:type="spellEnd"/>
          </w:p>
        </w:tc>
        <w:tc>
          <w:tcPr>
            <w:tcW w:w="2800" w:type="dxa"/>
            <w:noWrap/>
            <w:hideMark/>
          </w:tcPr>
          <w:p w14:paraId="5DF5D365" w14:textId="77777777" w:rsidR="006C6F1E" w:rsidRPr="00F169E4" w:rsidRDefault="006C6F1E" w:rsidP="00515DE5">
            <w:pPr>
              <w:pStyle w:val="NoSpacing"/>
            </w:pPr>
            <w:r w:rsidRPr="00F169E4">
              <w:t>Gray's angelica</w:t>
            </w:r>
          </w:p>
        </w:tc>
        <w:tc>
          <w:tcPr>
            <w:tcW w:w="1320" w:type="dxa"/>
            <w:noWrap/>
            <w:hideMark/>
          </w:tcPr>
          <w:p w14:paraId="3ABBA9D3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79282E0C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54761978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Apiaceae</w:t>
            </w:r>
            <w:proofErr w:type="spellEnd"/>
            <w:r w:rsidRPr="00F169E4">
              <w:t xml:space="preserve"> spp.</w:t>
            </w:r>
          </w:p>
        </w:tc>
        <w:tc>
          <w:tcPr>
            <w:tcW w:w="2800" w:type="dxa"/>
            <w:noWrap/>
            <w:hideMark/>
          </w:tcPr>
          <w:p w14:paraId="51BBFE4A" w14:textId="77777777" w:rsidR="006C6F1E" w:rsidRPr="00F169E4" w:rsidRDefault="006C6F1E" w:rsidP="00515DE5">
            <w:pPr>
              <w:pStyle w:val="NoSpacing"/>
            </w:pPr>
          </w:p>
        </w:tc>
        <w:tc>
          <w:tcPr>
            <w:tcW w:w="1320" w:type="dxa"/>
            <w:noWrap/>
            <w:hideMark/>
          </w:tcPr>
          <w:p w14:paraId="341733BA" w14:textId="77777777" w:rsidR="006C6F1E" w:rsidRPr="00F169E4" w:rsidRDefault="006C6F1E" w:rsidP="00515DE5">
            <w:pPr>
              <w:pStyle w:val="NoSpacing"/>
            </w:pPr>
            <w:r w:rsidRPr="00F169E4">
              <w:t>Forb</w:t>
            </w:r>
          </w:p>
        </w:tc>
      </w:tr>
      <w:tr w:rsidR="006C6F1E" w:rsidRPr="00F169E4" w14:paraId="6C136FE8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157B8D81" w14:textId="77777777" w:rsidR="006C6F1E" w:rsidRPr="00F169E4" w:rsidRDefault="006C6F1E" w:rsidP="00515DE5">
            <w:pPr>
              <w:pStyle w:val="NoSpacing"/>
            </w:pPr>
            <w:r w:rsidRPr="00F169E4">
              <w:t>Arnica cordifolia</w:t>
            </w:r>
          </w:p>
        </w:tc>
        <w:tc>
          <w:tcPr>
            <w:tcW w:w="2800" w:type="dxa"/>
            <w:noWrap/>
            <w:hideMark/>
          </w:tcPr>
          <w:p w14:paraId="3FF04D2E" w14:textId="77777777" w:rsidR="006C6F1E" w:rsidRPr="00F169E4" w:rsidRDefault="006C6F1E" w:rsidP="00515DE5">
            <w:pPr>
              <w:pStyle w:val="NoSpacing"/>
            </w:pPr>
            <w:r w:rsidRPr="00F169E4">
              <w:t>heartleaf arnica</w:t>
            </w:r>
          </w:p>
        </w:tc>
        <w:tc>
          <w:tcPr>
            <w:tcW w:w="1320" w:type="dxa"/>
            <w:noWrap/>
            <w:hideMark/>
          </w:tcPr>
          <w:p w14:paraId="00CDA3D9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32BD654F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40B8FA57" w14:textId="77777777" w:rsidR="006C6F1E" w:rsidRPr="00F169E4" w:rsidRDefault="006C6F1E" w:rsidP="00515DE5">
            <w:pPr>
              <w:pStyle w:val="NoSpacing"/>
            </w:pPr>
            <w:r w:rsidRPr="00F169E4">
              <w:t xml:space="preserve">Artemisia </w:t>
            </w:r>
            <w:proofErr w:type="spellStart"/>
            <w:r w:rsidRPr="00F169E4">
              <w:t>frigida</w:t>
            </w:r>
            <w:proofErr w:type="spellEnd"/>
          </w:p>
        </w:tc>
        <w:tc>
          <w:tcPr>
            <w:tcW w:w="2800" w:type="dxa"/>
            <w:noWrap/>
            <w:hideMark/>
          </w:tcPr>
          <w:p w14:paraId="13689F92" w14:textId="77777777" w:rsidR="006C6F1E" w:rsidRPr="00F169E4" w:rsidRDefault="006C6F1E" w:rsidP="00515DE5">
            <w:pPr>
              <w:pStyle w:val="NoSpacing"/>
            </w:pPr>
            <w:r w:rsidRPr="00F169E4">
              <w:t xml:space="preserve">prairie </w:t>
            </w:r>
            <w:proofErr w:type="spellStart"/>
            <w:r w:rsidRPr="00F169E4">
              <w:t>sagewort</w:t>
            </w:r>
            <w:proofErr w:type="spellEnd"/>
          </w:p>
        </w:tc>
        <w:tc>
          <w:tcPr>
            <w:tcW w:w="1320" w:type="dxa"/>
            <w:noWrap/>
            <w:hideMark/>
          </w:tcPr>
          <w:p w14:paraId="2FBE4DDA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5D083347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26E45B9F" w14:textId="77777777" w:rsidR="006C6F1E" w:rsidRPr="00F169E4" w:rsidRDefault="006C6F1E" w:rsidP="00515DE5">
            <w:pPr>
              <w:pStyle w:val="NoSpacing"/>
            </w:pPr>
            <w:r w:rsidRPr="00F169E4">
              <w:t>Artemisia spp.</w:t>
            </w:r>
          </w:p>
        </w:tc>
        <w:tc>
          <w:tcPr>
            <w:tcW w:w="2800" w:type="dxa"/>
            <w:noWrap/>
            <w:hideMark/>
          </w:tcPr>
          <w:p w14:paraId="219BA706" w14:textId="77777777" w:rsidR="006C6F1E" w:rsidRPr="00F169E4" w:rsidRDefault="006C6F1E" w:rsidP="00515DE5">
            <w:pPr>
              <w:pStyle w:val="NoSpacing"/>
            </w:pPr>
          </w:p>
        </w:tc>
        <w:tc>
          <w:tcPr>
            <w:tcW w:w="1320" w:type="dxa"/>
            <w:noWrap/>
            <w:hideMark/>
          </w:tcPr>
          <w:p w14:paraId="6B6356DC" w14:textId="77777777" w:rsidR="006C6F1E" w:rsidRPr="00F169E4" w:rsidRDefault="006C6F1E" w:rsidP="00515DE5">
            <w:pPr>
              <w:pStyle w:val="NoSpacing"/>
            </w:pPr>
            <w:r w:rsidRPr="00F169E4">
              <w:t>Forb</w:t>
            </w:r>
          </w:p>
        </w:tc>
      </w:tr>
      <w:tr w:rsidR="006C6F1E" w:rsidRPr="00F169E4" w14:paraId="3D3BB701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1EA4004A" w14:textId="77777777" w:rsidR="006C6F1E" w:rsidRPr="00F169E4" w:rsidRDefault="006C6F1E" w:rsidP="00515DE5">
            <w:pPr>
              <w:pStyle w:val="NoSpacing"/>
            </w:pPr>
            <w:r w:rsidRPr="00F169E4">
              <w:t>Artemisia tridentata</w:t>
            </w:r>
          </w:p>
        </w:tc>
        <w:tc>
          <w:tcPr>
            <w:tcW w:w="2800" w:type="dxa"/>
            <w:noWrap/>
            <w:hideMark/>
          </w:tcPr>
          <w:p w14:paraId="14ABD407" w14:textId="77777777" w:rsidR="006C6F1E" w:rsidRPr="00F169E4" w:rsidRDefault="006C6F1E" w:rsidP="00515DE5">
            <w:pPr>
              <w:pStyle w:val="NoSpacing"/>
            </w:pPr>
            <w:r w:rsidRPr="00F169E4">
              <w:t>big sagebrush</w:t>
            </w:r>
          </w:p>
        </w:tc>
        <w:tc>
          <w:tcPr>
            <w:tcW w:w="1320" w:type="dxa"/>
            <w:noWrap/>
            <w:hideMark/>
          </w:tcPr>
          <w:p w14:paraId="1EF1CC6A" w14:textId="77777777" w:rsidR="006C6F1E" w:rsidRPr="00F169E4" w:rsidRDefault="006C6F1E" w:rsidP="00515DE5">
            <w:pPr>
              <w:pStyle w:val="NoSpacing"/>
            </w:pPr>
            <w:r w:rsidRPr="00F169E4">
              <w:t>NS</w:t>
            </w:r>
          </w:p>
        </w:tc>
      </w:tr>
      <w:tr w:rsidR="006C6F1E" w:rsidRPr="00F169E4" w14:paraId="3C455F28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36E8798E" w14:textId="77777777" w:rsidR="006C6F1E" w:rsidRPr="00F169E4" w:rsidRDefault="006C6F1E" w:rsidP="00515DE5">
            <w:pPr>
              <w:pStyle w:val="NoSpacing"/>
            </w:pPr>
            <w:r w:rsidRPr="00F169E4">
              <w:t>Aster spp.</w:t>
            </w:r>
          </w:p>
        </w:tc>
        <w:tc>
          <w:tcPr>
            <w:tcW w:w="2800" w:type="dxa"/>
            <w:noWrap/>
            <w:hideMark/>
          </w:tcPr>
          <w:p w14:paraId="0F8C0E69" w14:textId="77777777" w:rsidR="006C6F1E" w:rsidRPr="00F169E4" w:rsidRDefault="006C6F1E" w:rsidP="00515DE5">
            <w:pPr>
              <w:pStyle w:val="NoSpacing"/>
            </w:pPr>
          </w:p>
        </w:tc>
        <w:tc>
          <w:tcPr>
            <w:tcW w:w="1320" w:type="dxa"/>
            <w:noWrap/>
            <w:hideMark/>
          </w:tcPr>
          <w:p w14:paraId="0B11931C" w14:textId="77777777" w:rsidR="006C6F1E" w:rsidRPr="00F169E4" w:rsidRDefault="006C6F1E" w:rsidP="00515DE5">
            <w:pPr>
              <w:pStyle w:val="NoSpacing"/>
            </w:pPr>
            <w:r w:rsidRPr="00F169E4">
              <w:t>Forb</w:t>
            </w:r>
          </w:p>
        </w:tc>
      </w:tr>
      <w:tr w:rsidR="006C6F1E" w:rsidRPr="00F169E4" w14:paraId="13AE785E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4C604E08" w14:textId="77777777" w:rsidR="006C6F1E" w:rsidRPr="00F169E4" w:rsidRDefault="006C6F1E" w:rsidP="00515DE5">
            <w:pPr>
              <w:pStyle w:val="NoSpacing"/>
            </w:pPr>
            <w:r w:rsidRPr="00F169E4">
              <w:t xml:space="preserve">Bidens </w:t>
            </w:r>
            <w:proofErr w:type="spellStart"/>
            <w:r w:rsidRPr="00F169E4">
              <w:t>vulgata</w:t>
            </w:r>
            <w:proofErr w:type="spellEnd"/>
          </w:p>
        </w:tc>
        <w:tc>
          <w:tcPr>
            <w:tcW w:w="2800" w:type="dxa"/>
            <w:noWrap/>
            <w:hideMark/>
          </w:tcPr>
          <w:p w14:paraId="259E7435" w14:textId="77777777" w:rsidR="006C6F1E" w:rsidRPr="00F169E4" w:rsidRDefault="006C6F1E" w:rsidP="00515DE5">
            <w:pPr>
              <w:pStyle w:val="NoSpacing"/>
            </w:pPr>
            <w:r w:rsidRPr="00F169E4">
              <w:t xml:space="preserve">big devils </w:t>
            </w:r>
            <w:proofErr w:type="spellStart"/>
            <w:r w:rsidRPr="00F169E4">
              <w:t>beggartick</w:t>
            </w:r>
            <w:proofErr w:type="spellEnd"/>
          </w:p>
        </w:tc>
        <w:tc>
          <w:tcPr>
            <w:tcW w:w="1320" w:type="dxa"/>
            <w:noWrap/>
            <w:hideMark/>
          </w:tcPr>
          <w:p w14:paraId="4ADCCCED" w14:textId="77777777" w:rsidR="006C6F1E" w:rsidRPr="00F169E4" w:rsidRDefault="006C6F1E" w:rsidP="00515DE5">
            <w:pPr>
              <w:pStyle w:val="NoSpacing"/>
            </w:pPr>
            <w:r w:rsidRPr="00F169E4">
              <w:t>NAF</w:t>
            </w:r>
          </w:p>
        </w:tc>
      </w:tr>
      <w:tr w:rsidR="006C6F1E" w:rsidRPr="00F169E4" w14:paraId="0FA3C0E4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274C6094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Bistorta</w:t>
            </w:r>
            <w:proofErr w:type="spellEnd"/>
            <w:r w:rsidRPr="00F169E4">
              <w:t xml:space="preserve"> </w:t>
            </w:r>
            <w:proofErr w:type="spellStart"/>
            <w:r w:rsidRPr="00F169E4">
              <w:t>bistortoides</w:t>
            </w:r>
            <w:proofErr w:type="spellEnd"/>
          </w:p>
        </w:tc>
        <w:tc>
          <w:tcPr>
            <w:tcW w:w="2800" w:type="dxa"/>
            <w:noWrap/>
            <w:hideMark/>
          </w:tcPr>
          <w:p w14:paraId="3821CA9C" w14:textId="77777777" w:rsidR="006C6F1E" w:rsidRPr="00F169E4" w:rsidRDefault="006C6F1E" w:rsidP="00515DE5">
            <w:pPr>
              <w:pStyle w:val="NoSpacing"/>
            </w:pPr>
            <w:r w:rsidRPr="00F169E4">
              <w:t xml:space="preserve">big devils </w:t>
            </w:r>
            <w:proofErr w:type="spellStart"/>
            <w:r w:rsidRPr="00F169E4">
              <w:t>beggartick</w:t>
            </w:r>
            <w:proofErr w:type="spellEnd"/>
          </w:p>
        </w:tc>
        <w:tc>
          <w:tcPr>
            <w:tcW w:w="1320" w:type="dxa"/>
            <w:noWrap/>
            <w:hideMark/>
          </w:tcPr>
          <w:p w14:paraId="03668909" w14:textId="77777777" w:rsidR="006C6F1E" w:rsidRPr="00F169E4" w:rsidRDefault="006C6F1E" w:rsidP="00515DE5">
            <w:pPr>
              <w:pStyle w:val="NoSpacing"/>
            </w:pPr>
            <w:r w:rsidRPr="00F169E4">
              <w:t>NAF</w:t>
            </w:r>
          </w:p>
        </w:tc>
      </w:tr>
      <w:tr w:rsidR="006C6F1E" w:rsidRPr="00F169E4" w14:paraId="7A791A9B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182B9B29" w14:textId="77777777" w:rsidR="006C6F1E" w:rsidRPr="00F169E4" w:rsidRDefault="006C6F1E" w:rsidP="00515DE5">
            <w:pPr>
              <w:pStyle w:val="NoSpacing"/>
            </w:pPr>
            <w:r w:rsidRPr="00F169E4">
              <w:t xml:space="preserve">Bromus </w:t>
            </w:r>
            <w:proofErr w:type="spellStart"/>
            <w:r w:rsidRPr="00F169E4">
              <w:t>inermis</w:t>
            </w:r>
            <w:proofErr w:type="spellEnd"/>
          </w:p>
        </w:tc>
        <w:tc>
          <w:tcPr>
            <w:tcW w:w="2800" w:type="dxa"/>
            <w:noWrap/>
            <w:hideMark/>
          </w:tcPr>
          <w:p w14:paraId="5BEC2D70" w14:textId="77777777" w:rsidR="006C6F1E" w:rsidRPr="00F169E4" w:rsidRDefault="006C6F1E" w:rsidP="00515DE5">
            <w:pPr>
              <w:pStyle w:val="NoSpacing"/>
            </w:pPr>
            <w:r w:rsidRPr="00F169E4">
              <w:t>smooth brome</w:t>
            </w:r>
          </w:p>
        </w:tc>
        <w:tc>
          <w:tcPr>
            <w:tcW w:w="1320" w:type="dxa"/>
            <w:noWrap/>
            <w:hideMark/>
          </w:tcPr>
          <w:p w14:paraId="0E980EB6" w14:textId="77777777" w:rsidR="006C6F1E" w:rsidRPr="00F169E4" w:rsidRDefault="006C6F1E" w:rsidP="00515DE5">
            <w:pPr>
              <w:pStyle w:val="NoSpacing"/>
            </w:pPr>
            <w:r w:rsidRPr="00F169E4">
              <w:t>IPG-L</w:t>
            </w:r>
          </w:p>
        </w:tc>
      </w:tr>
      <w:tr w:rsidR="006C6F1E" w:rsidRPr="00F169E4" w14:paraId="0E1246EE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12FE98E2" w14:textId="77777777" w:rsidR="006C6F1E" w:rsidRPr="00F169E4" w:rsidRDefault="006C6F1E" w:rsidP="00515DE5">
            <w:pPr>
              <w:pStyle w:val="NoSpacing"/>
            </w:pPr>
            <w:r w:rsidRPr="00F169E4">
              <w:t>Calamagrostis canadensis</w:t>
            </w:r>
          </w:p>
        </w:tc>
        <w:tc>
          <w:tcPr>
            <w:tcW w:w="2800" w:type="dxa"/>
            <w:noWrap/>
            <w:hideMark/>
          </w:tcPr>
          <w:p w14:paraId="4C3BD138" w14:textId="77777777" w:rsidR="006C6F1E" w:rsidRPr="00F169E4" w:rsidRDefault="006C6F1E" w:rsidP="00515DE5">
            <w:pPr>
              <w:pStyle w:val="NoSpacing"/>
            </w:pPr>
            <w:r w:rsidRPr="00F169E4">
              <w:t>bluejoint</w:t>
            </w:r>
          </w:p>
        </w:tc>
        <w:tc>
          <w:tcPr>
            <w:tcW w:w="1320" w:type="dxa"/>
            <w:noWrap/>
            <w:hideMark/>
          </w:tcPr>
          <w:p w14:paraId="2DD6373F" w14:textId="77777777" w:rsidR="006C6F1E" w:rsidRPr="00F169E4" w:rsidRDefault="006C6F1E" w:rsidP="00515DE5">
            <w:pPr>
              <w:pStyle w:val="NoSpacing"/>
            </w:pPr>
            <w:r w:rsidRPr="00F169E4">
              <w:t>NPG-L</w:t>
            </w:r>
          </w:p>
        </w:tc>
      </w:tr>
      <w:tr w:rsidR="006C6F1E" w:rsidRPr="00F169E4" w14:paraId="659D6766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6E37C02C" w14:textId="77777777" w:rsidR="006C6F1E" w:rsidRPr="00F169E4" w:rsidRDefault="006C6F1E" w:rsidP="00515DE5">
            <w:pPr>
              <w:pStyle w:val="NoSpacing"/>
            </w:pPr>
            <w:r w:rsidRPr="00F169E4">
              <w:t xml:space="preserve">Caltha </w:t>
            </w:r>
            <w:proofErr w:type="spellStart"/>
            <w:r w:rsidRPr="00F169E4">
              <w:t>leptosepala</w:t>
            </w:r>
            <w:proofErr w:type="spellEnd"/>
          </w:p>
        </w:tc>
        <w:tc>
          <w:tcPr>
            <w:tcW w:w="2800" w:type="dxa"/>
            <w:noWrap/>
            <w:hideMark/>
          </w:tcPr>
          <w:p w14:paraId="6BD43C29" w14:textId="77777777" w:rsidR="006C6F1E" w:rsidRPr="00F169E4" w:rsidRDefault="006C6F1E" w:rsidP="00515DE5">
            <w:pPr>
              <w:pStyle w:val="NoSpacing"/>
            </w:pPr>
            <w:r w:rsidRPr="00F169E4">
              <w:t>white marsh marigold</w:t>
            </w:r>
          </w:p>
        </w:tc>
        <w:tc>
          <w:tcPr>
            <w:tcW w:w="1320" w:type="dxa"/>
            <w:noWrap/>
            <w:hideMark/>
          </w:tcPr>
          <w:p w14:paraId="4814EB8D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4ADD0597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62949276" w14:textId="77777777" w:rsidR="006C6F1E" w:rsidRPr="00F169E4" w:rsidRDefault="006C6F1E" w:rsidP="00515DE5">
            <w:pPr>
              <w:pStyle w:val="NoSpacing"/>
            </w:pPr>
            <w:r w:rsidRPr="00F169E4">
              <w:t xml:space="preserve">Campanula </w:t>
            </w:r>
            <w:proofErr w:type="spellStart"/>
            <w:r w:rsidRPr="00F169E4">
              <w:t>parryi</w:t>
            </w:r>
            <w:proofErr w:type="spellEnd"/>
          </w:p>
        </w:tc>
        <w:tc>
          <w:tcPr>
            <w:tcW w:w="2800" w:type="dxa"/>
            <w:noWrap/>
            <w:hideMark/>
          </w:tcPr>
          <w:p w14:paraId="78C3B3F9" w14:textId="77777777" w:rsidR="006C6F1E" w:rsidRPr="00F169E4" w:rsidRDefault="006C6F1E" w:rsidP="00515DE5">
            <w:pPr>
              <w:pStyle w:val="NoSpacing"/>
            </w:pPr>
            <w:r w:rsidRPr="00F169E4">
              <w:t>Parry's bellflower</w:t>
            </w:r>
          </w:p>
        </w:tc>
        <w:tc>
          <w:tcPr>
            <w:tcW w:w="1320" w:type="dxa"/>
            <w:noWrap/>
            <w:hideMark/>
          </w:tcPr>
          <w:p w14:paraId="06DC4202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57675F3D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1C2C5AE8" w14:textId="77777777" w:rsidR="006C6F1E" w:rsidRPr="00F169E4" w:rsidRDefault="006C6F1E" w:rsidP="00515DE5">
            <w:pPr>
              <w:pStyle w:val="NoSpacing"/>
            </w:pPr>
            <w:r w:rsidRPr="00F169E4">
              <w:t>Cardamine cordifolia</w:t>
            </w:r>
          </w:p>
        </w:tc>
        <w:tc>
          <w:tcPr>
            <w:tcW w:w="2800" w:type="dxa"/>
            <w:noWrap/>
            <w:hideMark/>
          </w:tcPr>
          <w:p w14:paraId="6CA84315" w14:textId="77777777" w:rsidR="006C6F1E" w:rsidRPr="00F169E4" w:rsidRDefault="006C6F1E" w:rsidP="00515DE5">
            <w:pPr>
              <w:pStyle w:val="NoSpacing"/>
            </w:pPr>
            <w:r w:rsidRPr="00F169E4">
              <w:t>heartleaf bittercress</w:t>
            </w:r>
          </w:p>
        </w:tc>
        <w:tc>
          <w:tcPr>
            <w:tcW w:w="1320" w:type="dxa"/>
            <w:noWrap/>
            <w:hideMark/>
          </w:tcPr>
          <w:p w14:paraId="0E225D71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355C7066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33BD80ED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Carex</w:t>
            </w:r>
            <w:proofErr w:type="spellEnd"/>
            <w:r w:rsidRPr="00F169E4">
              <w:t xml:space="preserve"> </w:t>
            </w:r>
            <w:proofErr w:type="spellStart"/>
            <w:r w:rsidRPr="00F169E4">
              <w:t>geyeri</w:t>
            </w:r>
            <w:proofErr w:type="spellEnd"/>
          </w:p>
        </w:tc>
        <w:tc>
          <w:tcPr>
            <w:tcW w:w="2800" w:type="dxa"/>
            <w:noWrap/>
            <w:hideMark/>
          </w:tcPr>
          <w:p w14:paraId="0807CECE" w14:textId="77777777" w:rsidR="006C6F1E" w:rsidRPr="00F169E4" w:rsidRDefault="006C6F1E" w:rsidP="00515DE5">
            <w:pPr>
              <w:pStyle w:val="NoSpacing"/>
            </w:pPr>
            <w:r w:rsidRPr="00F169E4">
              <w:t>Geyer's sedge</w:t>
            </w:r>
          </w:p>
        </w:tc>
        <w:tc>
          <w:tcPr>
            <w:tcW w:w="1320" w:type="dxa"/>
            <w:noWrap/>
            <w:hideMark/>
          </w:tcPr>
          <w:p w14:paraId="2E956BFC" w14:textId="77777777" w:rsidR="006C6F1E" w:rsidRPr="00F169E4" w:rsidRDefault="006C6F1E" w:rsidP="00515DE5">
            <w:pPr>
              <w:pStyle w:val="NoSpacing"/>
            </w:pPr>
            <w:r w:rsidRPr="00F169E4">
              <w:t>NPG-L</w:t>
            </w:r>
          </w:p>
        </w:tc>
      </w:tr>
      <w:tr w:rsidR="006C6F1E" w:rsidRPr="00F169E4" w14:paraId="483B157C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3650C854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Carex</w:t>
            </w:r>
            <w:proofErr w:type="spellEnd"/>
            <w:r w:rsidRPr="00F169E4">
              <w:t xml:space="preserve"> </w:t>
            </w:r>
            <w:proofErr w:type="spellStart"/>
            <w:r w:rsidRPr="00F169E4">
              <w:t>illota</w:t>
            </w:r>
            <w:proofErr w:type="spellEnd"/>
          </w:p>
        </w:tc>
        <w:tc>
          <w:tcPr>
            <w:tcW w:w="2800" w:type="dxa"/>
            <w:noWrap/>
            <w:hideMark/>
          </w:tcPr>
          <w:p w14:paraId="54221F19" w14:textId="77777777" w:rsidR="006C6F1E" w:rsidRPr="00F169E4" w:rsidRDefault="006C6F1E" w:rsidP="00515DE5">
            <w:pPr>
              <w:pStyle w:val="NoSpacing"/>
            </w:pPr>
            <w:r w:rsidRPr="00F169E4">
              <w:t>sheep sedge</w:t>
            </w:r>
          </w:p>
        </w:tc>
        <w:tc>
          <w:tcPr>
            <w:tcW w:w="1320" w:type="dxa"/>
            <w:noWrap/>
            <w:hideMark/>
          </w:tcPr>
          <w:p w14:paraId="3C0FE117" w14:textId="77777777" w:rsidR="006C6F1E" w:rsidRPr="00F169E4" w:rsidRDefault="006C6F1E" w:rsidP="00515DE5">
            <w:pPr>
              <w:pStyle w:val="NoSpacing"/>
            </w:pPr>
            <w:r w:rsidRPr="00F169E4">
              <w:t>NPG-L</w:t>
            </w:r>
          </w:p>
        </w:tc>
      </w:tr>
      <w:tr w:rsidR="006C6F1E" w:rsidRPr="00F169E4" w14:paraId="0783E70A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1DB3FFA1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Carex</w:t>
            </w:r>
            <w:proofErr w:type="spellEnd"/>
            <w:r w:rsidRPr="00F169E4">
              <w:t xml:space="preserve"> </w:t>
            </w:r>
            <w:proofErr w:type="spellStart"/>
            <w:r w:rsidRPr="00F169E4">
              <w:t>lachenalii</w:t>
            </w:r>
            <w:proofErr w:type="spellEnd"/>
          </w:p>
        </w:tc>
        <w:tc>
          <w:tcPr>
            <w:tcW w:w="2800" w:type="dxa"/>
            <w:noWrap/>
            <w:hideMark/>
          </w:tcPr>
          <w:p w14:paraId="1D628534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twotipped</w:t>
            </w:r>
            <w:proofErr w:type="spellEnd"/>
            <w:r w:rsidRPr="00F169E4">
              <w:t xml:space="preserve"> sedge</w:t>
            </w:r>
          </w:p>
        </w:tc>
        <w:tc>
          <w:tcPr>
            <w:tcW w:w="1320" w:type="dxa"/>
            <w:noWrap/>
            <w:hideMark/>
          </w:tcPr>
          <w:p w14:paraId="679CDAD4" w14:textId="77777777" w:rsidR="006C6F1E" w:rsidRPr="00F169E4" w:rsidRDefault="006C6F1E" w:rsidP="00515DE5">
            <w:pPr>
              <w:pStyle w:val="NoSpacing"/>
            </w:pPr>
            <w:r w:rsidRPr="00F169E4">
              <w:t>NPG-L</w:t>
            </w:r>
          </w:p>
        </w:tc>
      </w:tr>
      <w:tr w:rsidR="006C6F1E" w:rsidRPr="00F169E4" w14:paraId="06D2F3B8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6A430CF3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Carex</w:t>
            </w:r>
            <w:proofErr w:type="spellEnd"/>
            <w:r w:rsidRPr="00F169E4">
              <w:t xml:space="preserve"> </w:t>
            </w:r>
            <w:proofErr w:type="spellStart"/>
            <w:r w:rsidRPr="00F169E4">
              <w:t>pityophila</w:t>
            </w:r>
            <w:proofErr w:type="spellEnd"/>
          </w:p>
        </w:tc>
        <w:tc>
          <w:tcPr>
            <w:tcW w:w="2800" w:type="dxa"/>
            <w:noWrap/>
            <w:hideMark/>
          </w:tcPr>
          <w:p w14:paraId="2954A776" w14:textId="77777777" w:rsidR="006C6F1E" w:rsidRPr="00F169E4" w:rsidRDefault="006C6F1E" w:rsidP="00515DE5">
            <w:pPr>
              <w:pStyle w:val="NoSpacing"/>
            </w:pPr>
            <w:r w:rsidRPr="00F169E4">
              <w:t>loving sedge</w:t>
            </w:r>
          </w:p>
        </w:tc>
        <w:tc>
          <w:tcPr>
            <w:tcW w:w="1320" w:type="dxa"/>
            <w:noWrap/>
            <w:hideMark/>
          </w:tcPr>
          <w:p w14:paraId="2FA923E6" w14:textId="77777777" w:rsidR="006C6F1E" w:rsidRPr="00F169E4" w:rsidRDefault="006C6F1E" w:rsidP="00515DE5">
            <w:pPr>
              <w:pStyle w:val="NoSpacing"/>
            </w:pPr>
            <w:r w:rsidRPr="00F169E4">
              <w:t>NPG-L</w:t>
            </w:r>
          </w:p>
        </w:tc>
      </w:tr>
      <w:tr w:rsidR="006C6F1E" w:rsidRPr="00F169E4" w14:paraId="2CB69A50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65DC800E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Carex</w:t>
            </w:r>
            <w:proofErr w:type="spellEnd"/>
            <w:r w:rsidRPr="00F169E4">
              <w:t xml:space="preserve"> scoparia</w:t>
            </w:r>
          </w:p>
        </w:tc>
        <w:tc>
          <w:tcPr>
            <w:tcW w:w="2800" w:type="dxa"/>
            <w:noWrap/>
            <w:hideMark/>
          </w:tcPr>
          <w:p w14:paraId="57298B5A" w14:textId="77777777" w:rsidR="006C6F1E" w:rsidRPr="00F169E4" w:rsidRDefault="006C6F1E" w:rsidP="00515DE5">
            <w:pPr>
              <w:pStyle w:val="NoSpacing"/>
            </w:pPr>
            <w:r w:rsidRPr="00F169E4">
              <w:t>broom sedge</w:t>
            </w:r>
          </w:p>
        </w:tc>
        <w:tc>
          <w:tcPr>
            <w:tcW w:w="1320" w:type="dxa"/>
            <w:noWrap/>
            <w:hideMark/>
          </w:tcPr>
          <w:p w14:paraId="6FD3D59B" w14:textId="77777777" w:rsidR="006C6F1E" w:rsidRPr="00F169E4" w:rsidRDefault="006C6F1E" w:rsidP="00515DE5">
            <w:pPr>
              <w:pStyle w:val="NoSpacing"/>
            </w:pPr>
            <w:r w:rsidRPr="00F169E4">
              <w:t>NPG-L</w:t>
            </w:r>
          </w:p>
        </w:tc>
      </w:tr>
      <w:tr w:rsidR="006C6F1E" w:rsidRPr="00F169E4" w14:paraId="2D1F93C3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744AC467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Carex</w:t>
            </w:r>
            <w:proofErr w:type="spellEnd"/>
            <w:r w:rsidRPr="00F169E4">
              <w:t xml:space="preserve"> spp.</w:t>
            </w:r>
          </w:p>
        </w:tc>
        <w:tc>
          <w:tcPr>
            <w:tcW w:w="2800" w:type="dxa"/>
            <w:noWrap/>
            <w:hideMark/>
          </w:tcPr>
          <w:p w14:paraId="735D9F59" w14:textId="77777777" w:rsidR="006C6F1E" w:rsidRPr="00F169E4" w:rsidRDefault="006C6F1E" w:rsidP="00515DE5">
            <w:pPr>
              <w:pStyle w:val="NoSpacing"/>
            </w:pPr>
          </w:p>
        </w:tc>
        <w:tc>
          <w:tcPr>
            <w:tcW w:w="1320" w:type="dxa"/>
            <w:noWrap/>
            <w:hideMark/>
          </w:tcPr>
          <w:p w14:paraId="69B703F4" w14:textId="77777777" w:rsidR="006C6F1E" w:rsidRPr="00F169E4" w:rsidRDefault="006C6F1E" w:rsidP="00515DE5">
            <w:pPr>
              <w:pStyle w:val="NoSpacing"/>
            </w:pPr>
            <w:r w:rsidRPr="00F169E4">
              <w:t>Grass</w:t>
            </w:r>
          </w:p>
        </w:tc>
      </w:tr>
      <w:tr w:rsidR="006C6F1E" w:rsidRPr="00F169E4" w14:paraId="6A52C726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2F747DCD" w14:textId="77777777" w:rsidR="006C6F1E" w:rsidRPr="00F169E4" w:rsidRDefault="006C6F1E" w:rsidP="00515DE5">
            <w:pPr>
              <w:pStyle w:val="NoSpacing"/>
            </w:pPr>
            <w:r w:rsidRPr="00F169E4">
              <w:t>Castilleja integra</w:t>
            </w:r>
          </w:p>
        </w:tc>
        <w:tc>
          <w:tcPr>
            <w:tcW w:w="2800" w:type="dxa"/>
            <w:noWrap/>
            <w:hideMark/>
          </w:tcPr>
          <w:p w14:paraId="230AF2C6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wholeleaf</w:t>
            </w:r>
            <w:proofErr w:type="spellEnd"/>
            <w:r w:rsidRPr="00F169E4">
              <w:t xml:space="preserve"> Indian paintbrush</w:t>
            </w:r>
          </w:p>
        </w:tc>
        <w:tc>
          <w:tcPr>
            <w:tcW w:w="1320" w:type="dxa"/>
            <w:noWrap/>
            <w:hideMark/>
          </w:tcPr>
          <w:p w14:paraId="76104C79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08B551A8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04AEED20" w14:textId="77777777" w:rsidR="006C6F1E" w:rsidRPr="00F169E4" w:rsidRDefault="006C6F1E" w:rsidP="00515DE5">
            <w:pPr>
              <w:pStyle w:val="NoSpacing"/>
            </w:pPr>
            <w:r w:rsidRPr="00F169E4">
              <w:t>Castilleja occidentalis</w:t>
            </w:r>
          </w:p>
        </w:tc>
        <w:tc>
          <w:tcPr>
            <w:tcW w:w="2800" w:type="dxa"/>
            <w:noWrap/>
            <w:hideMark/>
          </w:tcPr>
          <w:p w14:paraId="45CBA2D1" w14:textId="77777777" w:rsidR="006C6F1E" w:rsidRPr="00F169E4" w:rsidRDefault="006C6F1E" w:rsidP="00515DE5">
            <w:pPr>
              <w:pStyle w:val="NoSpacing"/>
            </w:pPr>
            <w:r w:rsidRPr="00F169E4">
              <w:t>western Indian paintbrush</w:t>
            </w:r>
          </w:p>
        </w:tc>
        <w:tc>
          <w:tcPr>
            <w:tcW w:w="1320" w:type="dxa"/>
            <w:noWrap/>
            <w:hideMark/>
          </w:tcPr>
          <w:p w14:paraId="3031FCA0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666358DF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2F0A511B" w14:textId="77777777" w:rsidR="006C6F1E" w:rsidRPr="00F169E4" w:rsidRDefault="006C6F1E" w:rsidP="00515DE5">
            <w:pPr>
              <w:pStyle w:val="NoSpacing"/>
            </w:pPr>
            <w:r w:rsidRPr="00F169E4">
              <w:t xml:space="preserve">Castilleja </w:t>
            </w:r>
            <w:proofErr w:type="spellStart"/>
            <w:r w:rsidRPr="00F169E4">
              <w:t>sulphurea</w:t>
            </w:r>
            <w:proofErr w:type="spellEnd"/>
          </w:p>
        </w:tc>
        <w:tc>
          <w:tcPr>
            <w:tcW w:w="2800" w:type="dxa"/>
            <w:noWrap/>
            <w:hideMark/>
          </w:tcPr>
          <w:p w14:paraId="39D63FB1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sulphur</w:t>
            </w:r>
            <w:proofErr w:type="spellEnd"/>
            <w:r w:rsidRPr="00F169E4">
              <w:t xml:space="preserve"> Indian paintbrush</w:t>
            </w:r>
          </w:p>
        </w:tc>
        <w:tc>
          <w:tcPr>
            <w:tcW w:w="1320" w:type="dxa"/>
            <w:noWrap/>
            <w:hideMark/>
          </w:tcPr>
          <w:p w14:paraId="6B563CB2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09A41362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0C55458C" w14:textId="77777777" w:rsidR="006C6F1E" w:rsidRPr="00F169E4" w:rsidRDefault="006C6F1E" w:rsidP="00515DE5">
            <w:pPr>
              <w:pStyle w:val="NoSpacing"/>
            </w:pPr>
            <w:r w:rsidRPr="00F169E4">
              <w:t>Chamerion angustifolium</w:t>
            </w:r>
          </w:p>
        </w:tc>
        <w:tc>
          <w:tcPr>
            <w:tcW w:w="2800" w:type="dxa"/>
            <w:noWrap/>
            <w:hideMark/>
          </w:tcPr>
          <w:p w14:paraId="3E59B9DE" w14:textId="77777777" w:rsidR="006C6F1E" w:rsidRPr="00F169E4" w:rsidRDefault="006C6F1E" w:rsidP="00515DE5">
            <w:pPr>
              <w:pStyle w:val="NoSpacing"/>
            </w:pPr>
            <w:r w:rsidRPr="00F169E4">
              <w:t>fireweed</w:t>
            </w:r>
          </w:p>
        </w:tc>
        <w:tc>
          <w:tcPr>
            <w:tcW w:w="1320" w:type="dxa"/>
            <w:noWrap/>
            <w:hideMark/>
          </w:tcPr>
          <w:p w14:paraId="133C415C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04D58C1D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7688497A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Cicuta</w:t>
            </w:r>
            <w:proofErr w:type="spellEnd"/>
            <w:r w:rsidRPr="00F169E4">
              <w:t xml:space="preserve"> </w:t>
            </w:r>
            <w:proofErr w:type="spellStart"/>
            <w:r w:rsidRPr="00F169E4">
              <w:t>maculata</w:t>
            </w:r>
            <w:proofErr w:type="spellEnd"/>
          </w:p>
        </w:tc>
        <w:tc>
          <w:tcPr>
            <w:tcW w:w="2800" w:type="dxa"/>
            <w:noWrap/>
            <w:hideMark/>
          </w:tcPr>
          <w:p w14:paraId="6577B3F8" w14:textId="77777777" w:rsidR="006C6F1E" w:rsidRPr="00F169E4" w:rsidRDefault="006C6F1E" w:rsidP="00515DE5">
            <w:pPr>
              <w:pStyle w:val="NoSpacing"/>
            </w:pPr>
            <w:r w:rsidRPr="00F169E4">
              <w:t>spotted water hemlock</w:t>
            </w:r>
          </w:p>
        </w:tc>
        <w:tc>
          <w:tcPr>
            <w:tcW w:w="1320" w:type="dxa"/>
            <w:noWrap/>
            <w:hideMark/>
          </w:tcPr>
          <w:p w14:paraId="3C402B9A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18498B7A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0F6CEDDC" w14:textId="77777777" w:rsidR="006C6F1E" w:rsidRPr="00F169E4" w:rsidRDefault="006C6F1E" w:rsidP="00515DE5">
            <w:pPr>
              <w:pStyle w:val="NoSpacing"/>
            </w:pPr>
            <w:r w:rsidRPr="00F169E4">
              <w:t xml:space="preserve">Cirsium </w:t>
            </w:r>
            <w:proofErr w:type="spellStart"/>
            <w:r w:rsidRPr="00F169E4">
              <w:t>arvense</w:t>
            </w:r>
            <w:proofErr w:type="spellEnd"/>
          </w:p>
        </w:tc>
        <w:tc>
          <w:tcPr>
            <w:tcW w:w="2800" w:type="dxa"/>
            <w:noWrap/>
            <w:hideMark/>
          </w:tcPr>
          <w:p w14:paraId="60EDC2AC" w14:textId="77777777" w:rsidR="006C6F1E" w:rsidRPr="00F169E4" w:rsidRDefault="006C6F1E" w:rsidP="00515DE5">
            <w:pPr>
              <w:pStyle w:val="NoSpacing"/>
            </w:pPr>
            <w:r w:rsidRPr="00F169E4">
              <w:t>Canada thistle</w:t>
            </w:r>
          </w:p>
        </w:tc>
        <w:tc>
          <w:tcPr>
            <w:tcW w:w="1320" w:type="dxa"/>
            <w:noWrap/>
            <w:hideMark/>
          </w:tcPr>
          <w:p w14:paraId="1C5231B4" w14:textId="77777777" w:rsidR="006C6F1E" w:rsidRPr="00F169E4" w:rsidRDefault="006C6F1E" w:rsidP="00515DE5">
            <w:pPr>
              <w:pStyle w:val="NoSpacing"/>
            </w:pPr>
            <w:r w:rsidRPr="00F169E4">
              <w:t>IPF</w:t>
            </w:r>
          </w:p>
        </w:tc>
      </w:tr>
      <w:tr w:rsidR="006C6F1E" w:rsidRPr="00F169E4" w14:paraId="14BED2A8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58788CED" w14:textId="77777777" w:rsidR="006C6F1E" w:rsidRPr="00F169E4" w:rsidRDefault="006C6F1E" w:rsidP="00515DE5">
            <w:pPr>
              <w:pStyle w:val="NoSpacing"/>
            </w:pPr>
            <w:r w:rsidRPr="00F169E4">
              <w:t xml:space="preserve">Cirsium </w:t>
            </w:r>
            <w:proofErr w:type="spellStart"/>
            <w:r w:rsidRPr="00F169E4">
              <w:t>parryi</w:t>
            </w:r>
            <w:proofErr w:type="spellEnd"/>
          </w:p>
        </w:tc>
        <w:tc>
          <w:tcPr>
            <w:tcW w:w="2800" w:type="dxa"/>
            <w:noWrap/>
            <w:hideMark/>
          </w:tcPr>
          <w:p w14:paraId="23C3567D" w14:textId="77777777" w:rsidR="006C6F1E" w:rsidRPr="00F169E4" w:rsidRDefault="006C6F1E" w:rsidP="00515DE5">
            <w:pPr>
              <w:pStyle w:val="NoSpacing"/>
            </w:pPr>
            <w:r w:rsidRPr="00F169E4">
              <w:t>Parry's thistle</w:t>
            </w:r>
          </w:p>
        </w:tc>
        <w:tc>
          <w:tcPr>
            <w:tcW w:w="1320" w:type="dxa"/>
            <w:noWrap/>
            <w:hideMark/>
          </w:tcPr>
          <w:p w14:paraId="17D9AC97" w14:textId="77777777" w:rsidR="006C6F1E" w:rsidRPr="00F169E4" w:rsidRDefault="006C6F1E" w:rsidP="00515DE5">
            <w:pPr>
              <w:pStyle w:val="NoSpacing"/>
            </w:pPr>
            <w:r w:rsidRPr="00F169E4">
              <w:t>NBF</w:t>
            </w:r>
          </w:p>
        </w:tc>
      </w:tr>
      <w:tr w:rsidR="006C6F1E" w:rsidRPr="00F169E4" w14:paraId="5088AB9B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77A43A8A" w14:textId="77777777" w:rsidR="006C6F1E" w:rsidRPr="00F169E4" w:rsidRDefault="006C6F1E" w:rsidP="00515DE5">
            <w:pPr>
              <w:pStyle w:val="NoSpacing"/>
            </w:pPr>
            <w:r w:rsidRPr="00F169E4">
              <w:t xml:space="preserve">Cirsium </w:t>
            </w:r>
            <w:proofErr w:type="spellStart"/>
            <w:r w:rsidRPr="00F169E4">
              <w:t>scopulorum</w:t>
            </w:r>
            <w:proofErr w:type="spellEnd"/>
          </w:p>
        </w:tc>
        <w:tc>
          <w:tcPr>
            <w:tcW w:w="2800" w:type="dxa"/>
            <w:noWrap/>
            <w:hideMark/>
          </w:tcPr>
          <w:p w14:paraId="7266B338" w14:textId="77777777" w:rsidR="006C6F1E" w:rsidRPr="00F169E4" w:rsidRDefault="006C6F1E" w:rsidP="00515DE5">
            <w:pPr>
              <w:pStyle w:val="NoSpacing"/>
            </w:pPr>
            <w:r w:rsidRPr="00F169E4">
              <w:t>mountain thistle</w:t>
            </w:r>
          </w:p>
        </w:tc>
        <w:tc>
          <w:tcPr>
            <w:tcW w:w="1320" w:type="dxa"/>
            <w:noWrap/>
            <w:hideMark/>
          </w:tcPr>
          <w:p w14:paraId="68F66B8B" w14:textId="77777777" w:rsidR="006C6F1E" w:rsidRPr="00F169E4" w:rsidRDefault="006C6F1E" w:rsidP="00515DE5">
            <w:pPr>
              <w:pStyle w:val="NoSpacing"/>
            </w:pPr>
            <w:r w:rsidRPr="00F169E4">
              <w:t>NBF</w:t>
            </w:r>
          </w:p>
        </w:tc>
      </w:tr>
      <w:tr w:rsidR="006C6F1E" w:rsidRPr="00F169E4" w14:paraId="2C412CFC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262C39AB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Collinsia</w:t>
            </w:r>
            <w:proofErr w:type="spellEnd"/>
            <w:r w:rsidRPr="00F169E4">
              <w:t xml:space="preserve"> parviflora</w:t>
            </w:r>
          </w:p>
        </w:tc>
        <w:tc>
          <w:tcPr>
            <w:tcW w:w="2800" w:type="dxa"/>
            <w:noWrap/>
            <w:hideMark/>
          </w:tcPr>
          <w:p w14:paraId="09AD1F3B" w14:textId="77777777" w:rsidR="006C6F1E" w:rsidRPr="00F169E4" w:rsidRDefault="006C6F1E" w:rsidP="00515DE5">
            <w:pPr>
              <w:pStyle w:val="NoSpacing"/>
            </w:pPr>
            <w:r w:rsidRPr="00F169E4">
              <w:t xml:space="preserve">maiden </w:t>
            </w:r>
            <w:proofErr w:type="gramStart"/>
            <w:r w:rsidRPr="00F169E4">
              <w:t>blue eyed</w:t>
            </w:r>
            <w:proofErr w:type="gramEnd"/>
            <w:r w:rsidRPr="00F169E4">
              <w:t xml:space="preserve"> Mary</w:t>
            </w:r>
          </w:p>
        </w:tc>
        <w:tc>
          <w:tcPr>
            <w:tcW w:w="1320" w:type="dxa"/>
            <w:noWrap/>
            <w:hideMark/>
          </w:tcPr>
          <w:p w14:paraId="5193C032" w14:textId="77777777" w:rsidR="006C6F1E" w:rsidRPr="00F169E4" w:rsidRDefault="006C6F1E" w:rsidP="00515DE5">
            <w:pPr>
              <w:pStyle w:val="NoSpacing"/>
            </w:pPr>
            <w:r w:rsidRPr="00F169E4">
              <w:t>NAF</w:t>
            </w:r>
          </w:p>
        </w:tc>
      </w:tr>
      <w:tr w:rsidR="006C6F1E" w:rsidRPr="00F169E4" w14:paraId="4AACDDD5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5B678BD3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Corallorhiza</w:t>
            </w:r>
            <w:proofErr w:type="spellEnd"/>
            <w:r w:rsidRPr="00F169E4">
              <w:t xml:space="preserve"> </w:t>
            </w:r>
            <w:proofErr w:type="spellStart"/>
            <w:r w:rsidRPr="00F169E4">
              <w:t>maculata</w:t>
            </w:r>
            <w:proofErr w:type="spellEnd"/>
          </w:p>
        </w:tc>
        <w:tc>
          <w:tcPr>
            <w:tcW w:w="2800" w:type="dxa"/>
            <w:noWrap/>
            <w:hideMark/>
          </w:tcPr>
          <w:p w14:paraId="2E6BF40C" w14:textId="77777777" w:rsidR="006C6F1E" w:rsidRPr="00F169E4" w:rsidRDefault="006C6F1E" w:rsidP="00515DE5">
            <w:pPr>
              <w:pStyle w:val="NoSpacing"/>
            </w:pPr>
            <w:r w:rsidRPr="00F169E4">
              <w:t>summer coralroot</w:t>
            </w:r>
          </w:p>
        </w:tc>
        <w:tc>
          <w:tcPr>
            <w:tcW w:w="1320" w:type="dxa"/>
            <w:noWrap/>
            <w:hideMark/>
          </w:tcPr>
          <w:p w14:paraId="7E7E3464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4F7C5CA6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64C717CF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Oreoxis</w:t>
            </w:r>
            <w:proofErr w:type="spellEnd"/>
            <w:r w:rsidRPr="00F169E4">
              <w:t xml:space="preserve"> </w:t>
            </w:r>
            <w:proofErr w:type="spellStart"/>
            <w:r w:rsidRPr="00F169E4">
              <w:t>alpina</w:t>
            </w:r>
            <w:proofErr w:type="spellEnd"/>
            <w:r w:rsidRPr="00F169E4">
              <w:t xml:space="preserve"> spp. </w:t>
            </w:r>
            <w:proofErr w:type="spellStart"/>
            <w:r w:rsidRPr="00F169E4">
              <w:t>alpina</w:t>
            </w:r>
            <w:proofErr w:type="spellEnd"/>
          </w:p>
        </w:tc>
        <w:tc>
          <w:tcPr>
            <w:tcW w:w="2800" w:type="dxa"/>
            <w:noWrap/>
            <w:hideMark/>
          </w:tcPr>
          <w:p w14:paraId="44E93B76" w14:textId="77777777" w:rsidR="006C6F1E" w:rsidRPr="00F169E4" w:rsidRDefault="006C6F1E" w:rsidP="00515DE5">
            <w:pPr>
              <w:pStyle w:val="NoSpacing"/>
            </w:pPr>
            <w:r w:rsidRPr="00F169E4">
              <w:t xml:space="preserve">alpine </w:t>
            </w:r>
            <w:proofErr w:type="spellStart"/>
            <w:r w:rsidRPr="00F169E4">
              <w:t>oreoxis</w:t>
            </w:r>
            <w:proofErr w:type="spellEnd"/>
          </w:p>
        </w:tc>
        <w:tc>
          <w:tcPr>
            <w:tcW w:w="1320" w:type="dxa"/>
            <w:noWrap/>
            <w:hideMark/>
          </w:tcPr>
          <w:p w14:paraId="429B00D9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2783D5FA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70FB21A5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Cystopteris</w:t>
            </w:r>
            <w:proofErr w:type="spellEnd"/>
            <w:r w:rsidRPr="00F169E4">
              <w:t xml:space="preserve"> fragilis</w:t>
            </w:r>
          </w:p>
        </w:tc>
        <w:tc>
          <w:tcPr>
            <w:tcW w:w="2800" w:type="dxa"/>
            <w:noWrap/>
            <w:hideMark/>
          </w:tcPr>
          <w:p w14:paraId="6D46B2DF" w14:textId="77777777" w:rsidR="006C6F1E" w:rsidRPr="00F169E4" w:rsidRDefault="006C6F1E" w:rsidP="00515DE5">
            <w:pPr>
              <w:pStyle w:val="NoSpacing"/>
            </w:pPr>
            <w:r w:rsidRPr="00F169E4">
              <w:t xml:space="preserve">brittle </w:t>
            </w:r>
            <w:proofErr w:type="spellStart"/>
            <w:r w:rsidRPr="00F169E4">
              <w:t>bladderfern</w:t>
            </w:r>
            <w:proofErr w:type="spellEnd"/>
          </w:p>
        </w:tc>
        <w:tc>
          <w:tcPr>
            <w:tcW w:w="1320" w:type="dxa"/>
            <w:noWrap/>
            <w:hideMark/>
          </w:tcPr>
          <w:p w14:paraId="4C48FFA2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1E908F3D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07B48F6C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lastRenderedPageBreak/>
              <w:t>Dasiphora</w:t>
            </w:r>
            <w:proofErr w:type="spellEnd"/>
            <w:r w:rsidRPr="00F169E4">
              <w:t xml:space="preserve"> </w:t>
            </w:r>
            <w:proofErr w:type="spellStart"/>
            <w:r w:rsidRPr="00F169E4">
              <w:t>fruticosa</w:t>
            </w:r>
            <w:proofErr w:type="spellEnd"/>
          </w:p>
        </w:tc>
        <w:tc>
          <w:tcPr>
            <w:tcW w:w="2800" w:type="dxa"/>
            <w:noWrap/>
            <w:hideMark/>
          </w:tcPr>
          <w:p w14:paraId="34EECD2B" w14:textId="77777777" w:rsidR="006C6F1E" w:rsidRPr="00F169E4" w:rsidRDefault="006C6F1E" w:rsidP="00515DE5">
            <w:pPr>
              <w:pStyle w:val="NoSpacing"/>
            </w:pPr>
            <w:r w:rsidRPr="00F169E4">
              <w:t>shrubby cinquefoil</w:t>
            </w:r>
          </w:p>
        </w:tc>
        <w:tc>
          <w:tcPr>
            <w:tcW w:w="1320" w:type="dxa"/>
            <w:noWrap/>
            <w:hideMark/>
          </w:tcPr>
          <w:p w14:paraId="4841C788" w14:textId="77777777" w:rsidR="006C6F1E" w:rsidRPr="00F169E4" w:rsidRDefault="006C6F1E" w:rsidP="00515DE5">
            <w:pPr>
              <w:pStyle w:val="NoSpacing"/>
            </w:pPr>
            <w:r w:rsidRPr="00F169E4">
              <w:t>NS</w:t>
            </w:r>
          </w:p>
        </w:tc>
      </w:tr>
      <w:tr w:rsidR="006C6F1E" w:rsidRPr="00F169E4" w14:paraId="251A356A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2AD3E10B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Deschampsia</w:t>
            </w:r>
            <w:proofErr w:type="spellEnd"/>
            <w:r w:rsidRPr="00F169E4">
              <w:t xml:space="preserve"> </w:t>
            </w:r>
            <w:proofErr w:type="spellStart"/>
            <w:r w:rsidRPr="00F169E4">
              <w:t>cespitosa</w:t>
            </w:r>
            <w:proofErr w:type="spellEnd"/>
          </w:p>
        </w:tc>
        <w:tc>
          <w:tcPr>
            <w:tcW w:w="2800" w:type="dxa"/>
            <w:noWrap/>
            <w:hideMark/>
          </w:tcPr>
          <w:p w14:paraId="1D6D1A38" w14:textId="77777777" w:rsidR="006C6F1E" w:rsidRPr="00F169E4" w:rsidRDefault="006C6F1E" w:rsidP="00515DE5">
            <w:pPr>
              <w:pStyle w:val="NoSpacing"/>
            </w:pPr>
            <w:r w:rsidRPr="00F169E4">
              <w:t>tufted hairgrass</w:t>
            </w:r>
          </w:p>
        </w:tc>
        <w:tc>
          <w:tcPr>
            <w:tcW w:w="1320" w:type="dxa"/>
            <w:noWrap/>
            <w:hideMark/>
          </w:tcPr>
          <w:p w14:paraId="7D93AB29" w14:textId="77777777" w:rsidR="006C6F1E" w:rsidRPr="00F169E4" w:rsidRDefault="006C6F1E" w:rsidP="00515DE5">
            <w:pPr>
              <w:pStyle w:val="NoSpacing"/>
            </w:pPr>
            <w:r w:rsidRPr="00F169E4">
              <w:t>NPG-L</w:t>
            </w:r>
          </w:p>
        </w:tc>
      </w:tr>
      <w:tr w:rsidR="006C6F1E" w:rsidRPr="00F169E4" w14:paraId="53F921BA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797FDE2C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Draba</w:t>
            </w:r>
            <w:proofErr w:type="spellEnd"/>
            <w:r w:rsidRPr="00F169E4">
              <w:t xml:space="preserve"> spp.</w:t>
            </w:r>
          </w:p>
        </w:tc>
        <w:tc>
          <w:tcPr>
            <w:tcW w:w="2800" w:type="dxa"/>
            <w:noWrap/>
            <w:hideMark/>
          </w:tcPr>
          <w:p w14:paraId="397B46CE" w14:textId="77777777" w:rsidR="006C6F1E" w:rsidRPr="00F169E4" w:rsidRDefault="006C6F1E" w:rsidP="00515DE5">
            <w:pPr>
              <w:pStyle w:val="NoSpacing"/>
            </w:pPr>
          </w:p>
        </w:tc>
        <w:tc>
          <w:tcPr>
            <w:tcW w:w="1320" w:type="dxa"/>
            <w:noWrap/>
            <w:hideMark/>
          </w:tcPr>
          <w:p w14:paraId="49581A63" w14:textId="77777777" w:rsidR="006C6F1E" w:rsidRPr="00F169E4" w:rsidRDefault="006C6F1E" w:rsidP="00515DE5">
            <w:pPr>
              <w:pStyle w:val="NoSpacing"/>
            </w:pPr>
            <w:r w:rsidRPr="00F169E4">
              <w:t>Forb</w:t>
            </w:r>
          </w:p>
        </w:tc>
      </w:tr>
      <w:tr w:rsidR="006C6F1E" w:rsidRPr="00F169E4" w14:paraId="5571F283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178FCDA4" w14:textId="77777777" w:rsidR="006C6F1E" w:rsidRPr="00F169E4" w:rsidRDefault="006C6F1E" w:rsidP="00515DE5">
            <w:pPr>
              <w:pStyle w:val="NoSpacing"/>
            </w:pPr>
            <w:r w:rsidRPr="00F169E4">
              <w:t xml:space="preserve">Elymus </w:t>
            </w:r>
            <w:proofErr w:type="spellStart"/>
            <w:r w:rsidRPr="00F169E4">
              <w:t>lanceolatus</w:t>
            </w:r>
            <w:proofErr w:type="spellEnd"/>
            <w:r w:rsidRPr="00F169E4">
              <w:t xml:space="preserve"> ssp. </w:t>
            </w:r>
            <w:proofErr w:type="spellStart"/>
            <w:r w:rsidRPr="00F169E4">
              <w:t>lanceolatus</w:t>
            </w:r>
            <w:proofErr w:type="spellEnd"/>
          </w:p>
        </w:tc>
        <w:tc>
          <w:tcPr>
            <w:tcW w:w="2800" w:type="dxa"/>
            <w:noWrap/>
            <w:hideMark/>
          </w:tcPr>
          <w:p w14:paraId="02D0C3BB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thickspike</w:t>
            </w:r>
            <w:proofErr w:type="spellEnd"/>
            <w:r w:rsidRPr="00F169E4">
              <w:t xml:space="preserve"> wheatgrass</w:t>
            </w:r>
          </w:p>
        </w:tc>
        <w:tc>
          <w:tcPr>
            <w:tcW w:w="1320" w:type="dxa"/>
            <w:noWrap/>
            <w:hideMark/>
          </w:tcPr>
          <w:p w14:paraId="1DF1846C" w14:textId="77777777" w:rsidR="006C6F1E" w:rsidRPr="00F169E4" w:rsidRDefault="006C6F1E" w:rsidP="00515DE5">
            <w:pPr>
              <w:pStyle w:val="NoSpacing"/>
            </w:pPr>
            <w:r w:rsidRPr="00F169E4">
              <w:t>NPG-L</w:t>
            </w:r>
          </w:p>
        </w:tc>
      </w:tr>
      <w:tr w:rsidR="006C6F1E" w:rsidRPr="00F169E4" w14:paraId="01041F6F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0F715CD1" w14:textId="77777777" w:rsidR="006C6F1E" w:rsidRPr="00F169E4" w:rsidRDefault="006C6F1E" w:rsidP="00515DE5">
            <w:pPr>
              <w:pStyle w:val="NoSpacing"/>
            </w:pPr>
            <w:r w:rsidRPr="00F169E4">
              <w:t xml:space="preserve">Epilobium </w:t>
            </w:r>
            <w:proofErr w:type="spellStart"/>
            <w:r w:rsidRPr="00F169E4">
              <w:t>ciliatum</w:t>
            </w:r>
            <w:proofErr w:type="spellEnd"/>
          </w:p>
        </w:tc>
        <w:tc>
          <w:tcPr>
            <w:tcW w:w="2800" w:type="dxa"/>
            <w:noWrap/>
            <w:hideMark/>
          </w:tcPr>
          <w:p w14:paraId="0B026D82" w14:textId="77777777" w:rsidR="006C6F1E" w:rsidRPr="00F169E4" w:rsidRDefault="006C6F1E" w:rsidP="00515DE5">
            <w:pPr>
              <w:pStyle w:val="NoSpacing"/>
            </w:pPr>
            <w:r w:rsidRPr="00F169E4">
              <w:t>fringed willowherb</w:t>
            </w:r>
          </w:p>
        </w:tc>
        <w:tc>
          <w:tcPr>
            <w:tcW w:w="1320" w:type="dxa"/>
            <w:noWrap/>
            <w:hideMark/>
          </w:tcPr>
          <w:p w14:paraId="772FD4D0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3E854FA9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1636A025" w14:textId="77777777" w:rsidR="006C6F1E" w:rsidRPr="00F169E4" w:rsidRDefault="006C6F1E" w:rsidP="00515DE5">
            <w:pPr>
              <w:pStyle w:val="NoSpacing"/>
            </w:pPr>
            <w:r w:rsidRPr="00F169E4">
              <w:t xml:space="preserve">Equisetum </w:t>
            </w:r>
            <w:proofErr w:type="spellStart"/>
            <w:r w:rsidRPr="00F169E4">
              <w:t>arvense</w:t>
            </w:r>
            <w:proofErr w:type="spellEnd"/>
          </w:p>
        </w:tc>
        <w:tc>
          <w:tcPr>
            <w:tcW w:w="2800" w:type="dxa"/>
            <w:noWrap/>
            <w:hideMark/>
          </w:tcPr>
          <w:p w14:paraId="48AA7579" w14:textId="77777777" w:rsidR="006C6F1E" w:rsidRPr="00F169E4" w:rsidRDefault="006C6F1E" w:rsidP="00515DE5">
            <w:pPr>
              <w:pStyle w:val="NoSpacing"/>
            </w:pPr>
            <w:r w:rsidRPr="00F169E4">
              <w:t>field horsetail</w:t>
            </w:r>
          </w:p>
        </w:tc>
        <w:tc>
          <w:tcPr>
            <w:tcW w:w="1320" w:type="dxa"/>
            <w:noWrap/>
            <w:hideMark/>
          </w:tcPr>
          <w:p w14:paraId="4E69739E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69B3B582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1B4DE961" w14:textId="77777777" w:rsidR="006C6F1E" w:rsidRPr="00F169E4" w:rsidRDefault="006C6F1E" w:rsidP="00515DE5">
            <w:pPr>
              <w:pStyle w:val="NoSpacing"/>
            </w:pPr>
            <w:r w:rsidRPr="00F169E4">
              <w:t xml:space="preserve">Equisetum </w:t>
            </w:r>
            <w:proofErr w:type="spellStart"/>
            <w:r w:rsidRPr="00F169E4">
              <w:t>laevigatum</w:t>
            </w:r>
            <w:proofErr w:type="spellEnd"/>
          </w:p>
        </w:tc>
        <w:tc>
          <w:tcPr>
            <w:tcW w:w="2800" w:type="dxa"/>
            <w:noWrap/>
            <w:hideMark/>
          </w:tcPr>
          <w:p w14:paraId="16FEDFB2" w14:textId="77777777" w:rsidR="006C6F1E" w:rsidRPr="00F169E4" w:rsidRDefault="006C6F1E" w:rsidP="00515DE5">
            <w:pPr>
              <w:pStyle w:val="NoSpacing"/>
            </w:pPr>
            <w:r w:rsidRPr="00F169E4">
              <w:t>smooth horsetail</w:t>
            </w:r>
          </w:p>
        </w:tc>
        <w:tc>
          <w:tcPr>
            <w:tcW w:w="1320" w:type="dxa"/>
            <w:noWrap/>
            <w:hideMark/>
          </w:tcPr>
          <w:p w14:paraId="4AD85EA5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1EFE7F06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2E4726B3" w14:textId="77777777" w:rsidR="006C6F1E" w:rsidRPr="00F169E4" w:rsidRDefault="006C6F1E" w:rsidP="00515DE5">
            <w:pPr>
              <w:pStyle w:val="NoSpacing"/>
            </w:pPr>
            <w:r w:rsidRPr="00F169E4">
              <w:t xml:space="preserve">Equisetum </w:t>
            </w:r>
            <w:proofErr w:type="spellStart"/>
            <w:r w:rsidRPr="00F169E4">
              <w:t>hyemale</w:t>
            </w:r>
            <w:proofErr w:type="spellEnd"/>
          </w:p>
        </w:tc>
        <w:tc>
          <w:tcPr>
            <w:tcW w:w="2800" w:type="dxa"/>
            <w:noWrap/>
            <w:hideMark/>
          </w:tcPr>
          <w:p w14:paraId="7AA47F22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scouringrush</w:t>
            </w:r>
            <w:proofErr w:type="spellEnd"/>
            <w:r w:rsidRPr="00F169E4">
              <w:t xml:space="preserve"> horsetail</w:t>
            </w:r>
          </w:p>
        </w:tc>
        <w:tc>
          <w:tcPr>
            <w:tcW w:w="1320" w:type="dxa"/>
            <w:noWrap/>
            <w:hideMark/>
          </w:tcPr>
          <w:p w14:paraId="13AE40F4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754D0818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245BCD5E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Ericameria</w:t>
            </w:r>
            <w:proofErr w:type="spellEnd"/>
            <w:r w:rsidRPr="00F169E4">
              <w:t xml:space="preserve"> </w:t>
            </w:r>
            <w:proofErr w:type="spellStart"/>
            <w:r w:rsidRPr="00F169E4">
              <w:t>nauseosa</w:t>
            </w:r>
            <w:proofErr w:type="spellEnd"/>
          </w:p>
        </w:tc>
        <w:tc>
          <w:tcPr>
            <w:tcW w:w="2800" w:type="dxa"/>
            <w:noWrap/>
            <w:hideMark/>
          </w:tcPr>
          <w:p w14:paraId="70E24DDC" w14:textId="77777777" w:rsidR="006C6F1E" w:rsidRPr="00F169E4" w:rsidRDefault="006C6F1E" w:rsidP="00515DE5">
            <w:pPr>
              <w:pStyle w:val="NoSpacing"/>
            </w:pPr>
            <w:r w:rsidRPr="00F169E4">
              <w:t>rubber rabbitbrush</w:t>
            </w:r>
          </w:p>
        </w:tc>
        <w:tc>
          <w:tcPr>
            <w:tcW w:w="1320" w:type="dxa"/>
            <w:noWrap/>
            <w:hideMark/>
          </w:tcPr>
          <w:p w14:paraId="34D1F266" w14:textId="77777777" w:rsidR="006C6F1E" w:rsidRPr="00F169E4" w:rsidRDefault="006C6F1E" w:rsidP="00515DE5">
            <w:pPr>
              <w:pStyle w:val="NoSpacing"/>
            </w:pPr>
            <w:r w:rsidRPr="00F169E4">
              <w:t>NS</w:t>
            </w:r>
          </w:p>
        </w:tc>
      </w:tr>
      <w:tr w:rsidR="006C6F1E" w:rsidRPr="00F169E4" w14:paraId="1FE2F4D3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273C8724" w14:textId="77777777" w:rsidR="006C6F1E" w:rsidRPr="00F169E4" w:rsidRDefault="006C6F1E" w:rsidP="00515DE5">
            <w:pPr>
              <w:pStyle w:val="NoSpacing"/>
            </w:pPr>
            <w:r w:rsidRPr="00F169E4">
              <w:t xml:space="preserve">Erigeron </w:t>
            </w:r>
            <w:proofErr w:type="spellStart"/>
            <w:r w:rsidRPr="00F169E4">
              <w:t>melanocephalus</w:t>
            </w:r>
            <w:proofErr w:type="spellEnd"/>
          </w:p>
        </w:tc>
        <w:tc>
          <w:tcPr>
            <w:tcW w:w="2800" w:type="dxa"/>
            <w:noWrap/>
            <w:hideMark/>
          </w:tcPr>
          <w:p w14:paraId="581944D2" w14:textId="77777777" w:rsidR="006C6F1E" w:rsidRPr="00F169E4" w:rsidRDefault="006C6F1E" w:rsidP="00515DE5">
            <w:pPr>
              <w:pStyle w:val="NoSpacing"/>
            </w:pPr>
            <w:r w:rsidRPr="00F169E4">
              <w:t>blackhead fleabane</w:t>
            </w:r>
          </w:p>
        </w:tc>
        <w:tc>
          <w:tcPr>
            <w:tcW w:w="1320" w:type="dxa"/>
            <w:noWrap/>
            <w:hideMark/>
          </w:tcPr>
          <w:p w14:paraId="5C7216D6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4BEE25B1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60D6F766" w14:textId="77777777" w:rsidR="006C6F1E" w:rsidRPr="00F169E4" w:rsidRDefault="006C6F1E" w:rsidP="00515DE5">
            <w:pPr>
              <w:pStyle w:val="NoSpacing"/>
            </w:pPr>
            <w:r w:rsidRPr="00F169E4">
              <w:t xml:space="preserve">Erigeron </w:t>
            </w:r>
            <w:proofErr w:type="spellStart"/>
            <w:r w:rsidRPr="00F169E4">
              <w:t>speciosus</w:t>
            </w:r>
            <w:proofErr w:type="spellEnd"/>
          </w:p>
        </w:tc>
        <w:tc>
          <w:tcPr>
            <w:tcW w:w="2800" w:type="dxa"/>
            <w:noWrap/>
            <w:hideMark/>
          </w:tcPr>
          <w:p w14:paraId="31DDFF76" w14:textId="77777777" w:rsidR="006C6F1E" w:rsidRPr="00F169E4" w:rsidRDefault="006C6F1E" w:rsidP="00515DE5">
            <w:pPr>
              <w:pStyle w:val="NoSpacing"/>
            </w:pPr>
            <w:r w:rsidRPr="00F169E4">
              <w:t>aspen fleabane</w:t>
            </w:r>
          </w:p>
        </w:tc>
        <w:tc>
          <w:tcPr>
            <w:tcW w:w="1320" w:type="dxa"/>
            <w:noWrap/>
            <w:hideMark/>
          </w:tcPr>
          <w:p w14:paraId="2C9E31ED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771108CD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0A28D3EA" w14:textId="77777777" w:rsidR="006C6F1E" w:rsidRPr="00F169E4" w:rsidRDefault="006C6F1E" w:rsidP="00515DE5">
            <w:pPr>
              <w:pStyle w:val="NoSpacing"/>
            </w:pPr>
            <w:r w:rsidRPr="00F169E4">
              <w:t>Erigeron spp.</w:t>
            </w:r>
          </w:p>
        </w:tc>
        <w:tc>
          <w:tcPr>
            <w:tcW w:w="2800" w:type="dxa"/>
            <w:noWrap/>
            <w:hideMark/>
          </w:tcPr>
          <w:p w14:paraId="5B567EF7" w14:textId="77777777" w:rsidR="006C6F1E" w:rsidRPr="00F169E4" w:rsidRDefault="006C6F1E" w:rsidP="00515DE5">
            <w:pPr>
              <w:pStyle w:val="NoSpacing"/>
            </w:pPr>
          </w:p>
        </w:tc>
        <w:tc>
          <w:tcPr>
            <w:tcW w:w="1320" w:type="dxa"/>
            <w:noWrap/>
            <w:hideMark/>
          </w:tcPr>
          <w:p w14:paraId="2051A419" w14:textId="77777777" w:rsidR="006C6F1E" w:rsidRPr="00F169E4" w:rsidRDefault="006C6F1E" w:rsidP="00515DE5">
            <w:pPr>
              <w:pStyle w:val="NoSpacing"/>
            </w:pPr>
            <w:r w:rsidRPr="00F169E4">
              <w:t>Forb</w:t>
            </w:r>
          </w:p>
        </w:tc>
      </w:tr>
      <w:tr w:rsidR="006C6F1E" w:rsidRPr="00F169E4" w14:paraId="77176FA9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638BA9BD" w14:textId="77777777" w:rsidR="006C6F1E" w:rsidRPr="00F169E4" w:rsidRDefault="006C6F1E" w:rsidP="00515DE5">
            <w:pPr>
              <w:pStyle w:val="NoSpacing"/>
            </w:pPr>
            <w:r w:rsidRPr="00F169E4">
              <w:t>Festuca spp.</w:t>
            </w:r>
          </w:p>
        </w:tc>
        <w:tc>
          <w:tcPr>
            <w:tcW w:w="2800" w:type="dxa"/>
            <w:noWrap/>
            <w:hideMark/>
          </w:tcPr>
          <w:p w14:paraId="7FFBAEDE" w14:textId="77777777" w:rsidR="006C6F1E" w:rsidRPr="00F169E4" w:rsidRDefault="006C6F1E" w:rsidP="00515DE5">
            <w:pPr>
              <w:pStyle w:val="NoSpacing"/>
            </w:pPr>
          </w:p>
        </w:tc>
        <w:tc>
          <w:tcPr>
            <w:tcW w:w="1320" w:type="dxa"/>
            <w:noWrap/>
            <w:hideMark/>
          </w:tcPr>
          <w:p w14:paraId="75707A79" w14:textId="77777777" w:rsidR="006C6F1E" w:rsidRPr="00F169E4" w:rsidRDefault="006C6F1E" w:rsidP="00515DE5">
            <w:pPr>
              <w:pStyle w:val="NoSpacing"/>
            </w:pPr>
            <w:r w:rsidRPr="00F169E4">
              <w:t>Grass</w:t>
            </w:r>
          </w:p>
        </w:tc>
      </w:tr>
      <w:tr w:rsidR="006C6F1E" w:rsidRPr="00F169E4" w14:paraId="1FB6E320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5923A266" w14:textId="77777777" w:rsidR="006C6F1E" w:rsidRPr="00F169E4" w:rsidRDefault="006C6F1E" w:rsidP="00515DE5">
            <w:pPr>
              <w:pStyle w:val="NoSpacing"/>
            </w:pPr>
            <w:r w:rsidRPr="00F169E4">
              <w:t>Forb spp.</w:t>
            </w:r>
          </w:p>
        </w:tc>
        <w:tc>
          <w:tcPr>
            <w:tcW w:w="2800" w:type="dxa"/>
            <w:noWrap/>
            <w:hideMark/>
          </w:tcPr>
          <w:p w14:paraId="471A1492" w14:textId="77777777" w:rsidR="006C6F1E" w:rsidRPr="00F169E4" w:rsidRDefault="006C6F1E" w:rsidP="00515DE5">
            <w:pPr>
              <w:pStyle w:val="NoSpacing"/>
            </w:pPr>
          </w:p>
        </w:tc>
        <w:tc>
          <w:tcPr>
            <w:tcW w:w="1320" w:type="dxa"/>
            <w:noWrap/>
            <w:hideMark/>
          </w:tcPr>
          <w:p w14:paraId="4E9405FF" w14:textId="77777777" w:rsidR="006C6F1E" w:rsidRPr="00F169E4" w:rsidRDefault="006C6F1E" w:rsidP="00515DE5">
            <w:pPr>
              <w:pStyle w:val="NoSpacing"/>
            </w:pPr>
            <w:r w:rsidRPr="00F169E4">
              <w:t>Forb</w:t>
            </w:r>
          </w:p>
        </w:tc>
      </w:tr>
      <w:tr w:rsidR="006C6F1E" w:rsidRPr="00F169E4" w14:paraId="076CFB6C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46341426" w14:textId="77777777" w:rsidR="006C6F1E" w:rsidRPr="00F169E4" w:rsidRDefault="006C6F1E" w:rsidP="00515DE5">
            <w:pPr>
              <w:pStyle w:val="NoSpacing"/>
            </w:pPr>
            <w:r w:rsidRPr="00F169E4">
              <w:t xml:space="preserve">Fragaria </w:t>
            </w:r>
            <w:proofErr w:type="spellStart"/>
            <w:r w:rsidRPr="00F169E4">
              <w:t>vesca</w:t>
            </w:r>
            <w:proofErr w:type="spellEnd"/>
          </w:p>
        </w:tc>
        <w:tc>
          <w:tcPr>
            <w:tcW w:w="2800" w:type="dxa"/>
            <w:noWrap/>
            <w:hideMark/>
          </w:tcPr>
          <w:p w14:paraId="56F5C142" w14:textId="77777777" w:rsidR="006C6F1E" w:rsidRPr="00F169E4" w:rsidRDefault="006C6F1E" w:rsidP="00515DE5">
            <w:pPr>
              <w:pStyle w:val="NoSpacing"/>
            </w:pPr>
            <w:r w:rsidRPr="00F169E4">
              <w:t>woodland strawberry</w:t>
            </w:r>
          </w:p>
        </w:tc>
        <w:tc>
          <w:tcPr>
            <w:tcW w:w="1320" w:type="dxa"/>
            <w:noWrap/>
            <w:hideMark/>
          </w:tcPr>
          <w:p w14:paraId="2D03D772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6FB62192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7AF60AE3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Galium</w:t>
            </w:r>
            <w:proofErr w:type="spellEnd"/>
            <w:r w:rsidRPr="00F169E4">
              <w:t xml:space="preserve"> </w:t>
            </w:r>
            <w:proofErr w:type="spellStart"/>
            <w:r w:rsidRPr="00F169E4">
              <w:t>trifidum</w:t>
            </w:r>
            <w:proofErr w:type="spellEnd"/>
          </w:p>
        </w:tc>
        <w:tc>
          <w:tcPr>
            <w:tcW w:w="2800" w:type="dxa"/>
            <w:noWrap/>
            <w:hideMark/>
          </w:tcPr>
          <w:p w14:paraId="4C0CB08F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threepetal</w:t>
            </w:r>
            <w:proofErr w:type="spellEnd"/>
            <w:r w:rsidRPr="00F169E4">
              <w:t xml:space="preserve"> bedstraw</w:t>
            </w:r>
          </w:p>
        </w:tc>
        <w:tc>
          <w:tcPr>
            <w:tcW w:w="1320" w:type="dxa"/>
            <w:noWrap/>
            <w:hideMark/>
          </w:tcPr>
          <w:p w14:paraId="1DDE2ECD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68B10021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3932D999" w14:textId="77777777" w:rsidR="006C6F1E" w:rsidRPr="00F169E4" w:rsidRDefault="006C6F1E" w:rsidP="00515DE5">
            <w:pPr>
              <w:pStyle w:val="NoSpacing"/>
            </w:pPr>
            <w:r w:rsidRPr="00F169E4">
              <w:t xml:space="preserve">Geranium </w:t>
            </w:r>
            <w:proofErr w:type="spellStart"/>
            <w:r w:rsidRPr="00F169E4">
              <w:t>caespitosum</w:t>
            </w:r>
            <w:proofErr w:type="spellEnd"/>
          </w:p>
        </w:tc>
        <w:tc>
          <w:tcPr>
            <w:tcW w:w="2800" w:type="dxa"/>
            <w:noWrap/>
            <w:hideMark/>
          </w:tcPr>
          <w:p w14:paraId="6ED28A49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pineywoods</w:t>
            </w:r>
            <w:proofErr w:type="spellEnd"/>
            <w:r w:rsidRPr="00F169E4">
              <w:t xml:space="preserve"> geranium</w:t>
            </w:r>
          </w:p>
        </w:tc>
        <w:tc>
          <w:tcPr>
            <w:tcW w:w="1320" w:type="dxa"/>
            <w:noWrap/>
            <w:hideMark/>
          </w:tcPr>
          <w:p w14:paraId="1E100C35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17FA696B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695ED8A3" w14:textId="77777777" w:rsidR="006C6F1E" w:rsidRPr="00F169E4" w:rsidRDefault="006C6F1E" w:rsidP="00515DE5">
            <w:pPr>
              <w:pStyle w:val="NoSpacing"/>
            </w:pPr>
            <w:r w:rsidRPr="00F169E4">
              <w:t xml:space="preserve">Geranium </w:t>
            </w:r>
            <w:proofErr w:type="spellStart"/>
            <w:r w:rsidRPr="00F169E4">
              <w:t>richardsonii</w:t>
            </w:r>
            <w:proofErr w:type="spellEnd"/>
          </w:p>
        </w:tc>
        <w:tc>
          <w:tcPr>
            <w:tcW w:w="2800" w:type="dxa"/>
            <w:noWrap/>
            <w:hideMark/>
          </w:tcPr>
          <w:p w14:paraId="76A9DF92" w14:textId="77777777" w:rsidR="006C6F1E" w:rsidRPr="00F169E4" w:rsidRDefault="006C6F1E" w:rsidP="00515DE5">
            <w:pPr>
              <w:pStyle w:val="NoSpacing"/>
            </w:pPr>
            <w:r w:rsidRPr="00F169E4">
              <w:t>Richardson's geranium</w:t>
            </w:r>
          </w:p>
        </w:tc>
        <w:tc>
          <w:tcPr>
            <w:tcW w:w="1320" w:type="dxa"/>
            <w:noWrap/>
            <w:hideMark/>
          </w:tcPr>
          <w:p w14:paraId="6DF2D5A1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4467E397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7CAADEF2" w14:textId="77777777" w:rsidR="006C6F1E" w:rsidRPr="00F169E4" w:rsidRDefault="006C6F1E" w:rsidP="00515DE5">
            <w:pPr>
              <w:pStyle w:val="NoSpacing"/>
            </w:pPr>
            <w:r w:rsidRPr="00F169E4">
              <w:t xml:space="preserve">Geum </w:t>
            </w:r>
            <w:proofErr w:type="spellStart"/>
            <w:r w:rsidRPr="00F169E4">
              <w:t>macrophyllum</w:t>
            </w:r>
            <w:proofErr w:type="spellEnd"/>
          </w:p>
        </w:tc>
        <w:tc>
          <w:tcPr>
            <w:tcW w:w="2800" w:type="dxa"/>
            <w:noWrap/>
            <w:hideMark/>
          </w:tcPr>
          <w:p w14:paraId="4237E924" w14:textId="77777777" w:rsidR="006C6F1E" w:rsidRPr="00F169E4" w:rsidRDefault="006C6F1E" w:rsidP="00515DE5">
            <w:pPr>
              <w:pStyle w:val="NoSpacing"/>
            </w:pPr>
            <w:r w:rsidRPr="00F169E4">
              <w:t>largeleaf avens</w:t>
            </w:r>
          </w:p>
        </w:tc>
        <w:tc>
          <w:tcPr>
            <w:tcW w:w="1320" w:type="dxa"/>
            <w:noWrap/>
            <w:hideMark/>
          </w:tcPr>
          <w:p w14:paraId="75F7F466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726EA963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6092FF7B" w14:textId="77777777" w:rsidR="006C6F1E" w:rsidRPr="00F169E4" w:rsidRDefault="006C6F1E" w:rsidP="00515DE5">
            <w:pPr>
              <w:pStyle w:val="NoSpacing"/>
            </w:pPr>
            <w:r w:rsidRPr="00F169E4">
              <w:t xml:space="preserve">Geum </w:t>
            </w:r>
            <w:proofErr w:type="spellStart"/>
            <w:r w:rsidRPr="00F169E4">
              <w:t>rossii</w:t>
            </w:r>
            <w:proofErr w:type="spellEnd"/>
          </w:p>
        </w:tc>
        <w:tc>
          <w:tcPr>
            <w:tcW w:w="2800" w:type="dxa"/>
            <w:noWrap/>
            <w:hideMark/>
          </w:tcPr>
          <w:p w14:paraId="025FF38B" w14:textId="77777777" w:rsidR="006C6F1E" w:rsidRPr="00F169E4" w:rsidRDefault="006C6F1E" w:rsidP="00515DE5">
            <w:pPr>
              <w:pStyle w:val="NoSpacing"/>
            </w:pPr>
            <w:r w:rsidRPr="00F169E4">
              <w:t>Ross' avens</w:t>
            </w:r>
          </w:p>
        </w:tc>
        <w:tc>
          <w:tcPr>
            <w:tcW w:w="1320" w:type="dxa"/>
            <w:noWrap/>
            <w:hideMark/>
          </w:tcPr>
          <w:p w14:paraId="360ED784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3DE93AE4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1A6521EB" w14:textId="77777777" w:rsidR="006C6F1E" w:rsidRPr="00F169E4" w:rsidRDefault="006C6F1E" w:rsidP="00515DE5">
            <w:pPr>
              <w:pStyle w:val="NoSpacing"/>
            </w:pPr>
            <w:r w:rsidRPr="00F169E4">
              <w:t>Heracleum maximum</w:t>
            </w:r>
          </w:p>
        </w:tc>
        <w:tc>
          <w:tcPr>
            <w:tcW w:w="2800" w:type="dxa"/>
            <w:noWrap/>
            <w:hideMark/>
          </w:tcPr>
          <w:p w14:paraId="34D2FE07" w14:textId="77777777" w:rsidR="006C6F1E" w:rsidRPr="00F169E4" w:rsidRDefault="006C6F1E" w:rsidP="00515DE5">
            <w:pPr>
              <w:pStyle w:val="NoSpacing"/>
            </w:pPr>
            <w:r w:rsidRPr="00F169E4">
              <w:t xml:space="preserve">common </w:t>
            </w:r>
            <w:proofErr w:type="spellStart"/>
            <w:r w:rsidRPr="00F169E4">
              <w:t>cowparsnip</w:t>
            </w:r>
            <w:proofErr w:type="spellEnd"/>
          </w:p>
        </w:tc>
        <w:tc>
          <w:tcPr>
            <w:tcW w:w="1320" w:type="dxa"/>
            <w:noWrap/>
            <w:hideMark/>
          </w:tcPr>
          <w:p w14:paraId="1D681B3A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60872A28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378506DC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Hydrophyllum</w:t>
            </w:r>
            <w:proofErr w:type="spellEnd"/>
            <w:r w:rsidRPr="00F169E4">
              <w:t xml:space="preserve"> </w:t>
            </w:r>
            <w:proofErr w:type="spellStart"/>
            <w:r w:rsidRPr="00F169E4">
              <w:t>fendleri</w:t>
            </w:r>
            <w:proofErr w:type="spellEnd"/>
          </w:p>
        </w:tc>
        <w:tc>
          <w:tcPr>
            <w:tcW w:w="2800" w:type="dxa"/>
            <w:noWrap/>
            <w:hideMark/>
          </w:tcPr>
          <w:p w14:paraId="0564EB16" w14:textId="77777777" w:rsidR="006C6F1E" w:rsidRPr="00F169E4" w:rsidRDefault="006C6F1E" w:rsidP="00515DE5">
            <w:pPr>
              <w:pStyle w:val="NoSpacing"/>
            </w:pPr>
            <w:r w:rsidRPr="00F169E4">
              <w:t>Fendler's waterleaf</w:t>
            </w:r>
          </w:p>
        </w:tc>
        <w:tc>
          <w:tcPr>
            <w:tcW w:w="1320" w:type="dxa"/>
            <w:noWrap/>
            <w:hideMark/>
          </w:tcPr>
          <w:p w14:paraId="0B9B5136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546E47A8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3C691A72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Hydrophyllum</w:t>
            </w:r>
            <w:proofErr w:type="spellEnd"/>
            <w:r w:rsidRPr="00F169E4">
              <w:t xml:space="preserve"> spp.</w:t>
            </w:r>
          </w:p>
        </w:tc>
        <w:tc>
          <w:tcPr>
            <w:tcW w:w="2800" w:type="dxa"/>
            <w:noWrap/>
            <w:hideMark/>
          </w:tcPr>
          <w:p w14:paraId="2728600E" w14:textId="77777777" w:rsidR="006C6F1E" w:rsidRPr="00F169E4" w:rsidRDefault="006C6F1E" w:rsidP="00515DE5">
            <w:pPr>
              <w:pStyle w:val="NoSpacing"/>
            </w:pPr>
          </w:p>
        </w:tc>
        <w:tc>
          <w:tcPr>
            <w:tcW w:w="1320" w:type="dxa"/>
            <w:noWrap/>
            <w:hideMark/>
          </w:tcPr>
          <w:p w14:paraId="52F9CE5A" w14:textId="77777777" w:rsidR="006C6F1E" w:rsidRPr="00F169E4" w:rsidRDefault="006C6F1E" w:rsidP="00515DE5">
            <w:pPr>
              <w:pStyle w:val="NoSpacing"/>
            </w:pPr>
            <w:r w:rsidRPr="00F169E4">
              <w:t>Forb</w:t>
            </w:r>
          </w:p>
        </w:tc>
      </w:tr>
      <w:tr w:rsidR="006C6F1E" w:rsidRPr="00F169E4" w14:paraId="6F42551F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25BFE6A1" w14:textId="77777777" w:rsidR="006C6F1E" w:rsidRPr="00F169E4" w:rsidRDefault="006C6F1E" w:rsidP="00515DE5">
            <w:pPr>
              <w:pStyle w:val="NoSpacing"/>
            </w:pPr>
            <w:r w:rsidRPr="00F169E4">
              <w:t>Juncus arcticus</w:t>
            </w:r>
          </w:p>
        </w:tc>
        <w:tc>
          <w:tcPr>
            <w:tcW w:w="2800" w:type="dxa"/>
            <w:noWrap/>
            <w:hideMark/>
          </w:tcPr>
          <w:p w14:paraId="4DFF65DC" w14:textId="77777777" w:rsidR="006C6F1E" w:rsidRPr="00F169E4" w:rsidRDefault="006C6F1E" w:rsidP="00515DE5">
            <w:pPr>
              <w:pStyle w:val="NoSpacing"/>
            </w:pPr>
            <w:r w:rsidRPr="00F169E4">
              <w:t>arctic rush</w:t>
            </w:r>
          </w:p>
        </w:tc>
        <w:tc>
          <w:tcPr>
            <w:tcW w:w="1320" w:type="dxa"/>
            <w:noWrap/>
            <w:hideMark/>
          </w:tcPr>
          <w:p w14:paraId="59F38BAD" w14:textId="77777777" w:rsidR="006C6F1E" w:rsidRPr="00F169E4" w:rsidRDefault="006C6F1E" w:rsidP="00515DE5">
            <w:pPr>
              <w:pStyle w:val="NoSpacing"/>
            </w:pPr>
            <w:r w:rsidRPr="00F169E4">
              <w:t>NPG-L</w:t>
            </w:r>
          </w:p>
        </w:tc>
      </w:tr>
      <w:tr w:rsidR="006C6F1E" w:rsidRPr="00F169E4" w14:paraId="02E65167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5EC867F7" w14:textId="77777777" w:rsidR="006C6F1E" w:rsidRPr="00F169E4" w:rsidRDefault="006C6F1E" w:rsidP="00515DE5">
            <w:pPr>
              <w:pStyle w:val="NoSpacing"/>
            </w:pPr>
            <w:r w:rsidRPr="00F169E4">
              <w:t xml:space="preserve">Juncus </w:t>
            </w:r>
            <w:proofErr w:type="spellStart"/>
            <w:r w:rsidRPr="00F169E4">
              <w:t>articulatus</w:t>
            </w:r>
            <w:proofErr w:type="spellEnd"/>
          </w:p>
        </w:tc>
        <w:tc>
          <w:tcPr>
            <w:tcW w:w="2800" w:type="dxa"/>
            <w:noWrap/>
            <w:hideMark/>
          </w:tcPr>
          <w:p w14:paraId="4949698A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jointleaf</w:t>
            </w:r>
            <w:proofErr w:type="spellEnd"/>
            <w:r w:rsidRPr="00F169E4">
              <w:t xml:space="preserve"> rush</w:t>
            </w:r>
          </w:p>
        </w:tc>
        <w:tc>
          <w:tcPr>
            <w:tcW w:w="1320" w:type="dxa"/>
            <w:noWrap/>
            <w:hideMark/>
          </w:tcPr>
          <w:p w14:paraId="2062A1CF" w14:textId="77777777" w:rsidR="006C6F1E" w:rsidRPr="00F169E4" w:rsidRDefault="006C6F1E" w:rsidP="00515DE5">
            <w:pPr>
              <w:pStyle w:val="NoSpacing"/>
            </w:pPr>
            <w:r w:rsidRPr="00F169E4">
              <w:t>NPG-L</w:t>
            </w:r>
          </w:p>
        </w:tc>
      </w:tr>
      <w:tr w:rsidR="006C6F1E" w:rsidRPr="00F169E4" w14:paraId="79E87AC2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58CD8FAB" w14:textId="77777777" w:rsidR="006C6F1E" w:rsidRPr="00F169E4" w:rsidRDefault="006C6F1E" w:rsidP="00515DE5">
            <w:pPr>
              <w:pStyle w:val="NoSpacing"/>
            </w:pPr>
            <w:r w:rsidRPr="00F169E4">
              <w:t xml:space="preserve">Juncus </w:t>
            </w:r>
            <w:proofErr w:type="spellStart"/>
            <w:r w:rsidRPr="00F169E4">
              <w:t>compressus</w:t>
            </w:r>
            <w:proofErr w:type="spellEnd"/>
          </w:p>
        </w:tc>
        <w:tc>
          <w:tcPr>
            <w:tcW w:w="2800" w:type="dxa"/>
            <w:noWrap/>
            <w:hideMark/>
          </w:tcPr>
          <w:p w14:paraId="610D7640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roundfruit</w:t>
            </w:r>
            <w:proofErr w:type="spellEnd"/>
            <w:r w:rsidRPr="00F169E4">
              <w:t xml:space="preserve"> rush</w:t>
            </w:r>
          </w:p>
        </w:tc>
        <w:tc>
          <w:tcPr>
            <w:tcW w:w="1320" w:type="dxa"/>
            <w:noWrap/>
            <w:hideMark/>
          </w:tcPr>
          <w:p w14:paraId="5C7E7201" w14:textId="77777777" w:rsidR="006C6F1E" w:rsidRPr="00F169E4" w:rsidRDefault="006C6F1E" w:rsidP="00515DE5">
            <w:pPr>
              <w:pStyle w:val="NoSpacing"/>
            </w:pPr>
            <w:r w:rsidRPr="00F169E4">
              <w:t>IPG-L</w:t>
            </w:r>
          </w:p>
        </w:tc>
      </w:tr>
      <w:tr w:rsidR="006C6F1E" w:rsidRPr="00F169E4" w14:paraId="116E4598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66BA61FB" w14:textId="77777777" w:rsidR="006C6F1E" w:rsidRPr="00F169E4" w:rsidRDefault="006C6F1E" w:rsidP="00515DE5">
            <w:pPr>
              <w:pStyle w:val="NoSpacing"/>
            </w:pPr>
            <w:r w:rsidRPr="00F169E4">
              <w:t>Juncus spp.</w:t>
            </w:r>
          </w:p>
        </w:tc>
        <w:tc>
          <w:tcPr>
            <w:tcW w:w="2800" w:type="dxa"/>
            <w:noWrap/>
            <w:hideMark/>
          </w:tcPr>
          <w:p w14:paraId="174DBD9E" w14:textId="77777777" w:rsidR="006C6F1E" w:rsidRPr="00F169E4" w:rsidRDefault="006C6F1E" w:rsidP="00515DE5">
            <w:pPr>
              <w:pStyle w:val="NoSpacing"/>
            </w:pPr>
          </w:p>
        </w:tc>
        <w:tc>
          <w:tcPr>
            <w:tcW w:w="1320" w:type="dxa"/>
            <w:noWrap/>
            <w:hideMark/>
          </w:tcPr>
          <w:p w14:paraId="1C700B4D" w14:textId="77777777" w:rsidR="006C6F1E" w:rsidRPr="00F169E4" w:rsidRDefault="006C6F1E" w:rsidP="00515DE5">
            <w:pPr>
              <w:pStyle w:val="NoSpacing"/>
            </w:pPr>
            <w:r w:rsidRPr="00F169E4">
              <w:t>Grass</w:t>
            </w:r>
          </w:p>
        </w:tc>
      </w:tr>
      <w:tr w:rsidR="006C6F1E" w:rsidRPr="00F169E4" w14:paraId="6E2C9099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4E7089AC" w14:textId="77777777" w:rsidR="006C6F1E" w:rsidRPr="00F169E4" w:rsidRDefault="006C6F1E" w:rsidP="00515DE5">
            <w:pPr>
              <w:pStyle w:val="NoSpacing"/>
            </w:pPr>
            <w:r w:rsidRPr="00F169E4">
              <w:t xml:space="preserve">Juniperus </w:t>
            </w:r>
            <w:proofErr w:type="spellStart"/>
            <w:r w:rsidRPr="00F169E4">
              <w:t>scopulorum</w:t>
            </w:r>
            <w:proofErr w:type="spellEnd"/>
          </w:p>
        </w:tc>
        <w:tc>
          <w:tcPr>
            <w:tcW w:w="2800" w:type="dxa"/>
            <w:noWrap/>
            <w:hideMark/>
          </w:tcPr>
          <w:p w14:paraId="4E5E60D4" w14:textId="77777777" w:rsidR="006C6F1E" w:rsidRPr="00F169E4" w:rsidRDefault="006C6F1E" w:rsidP="00515DE5">
            <w:pPr>
              <w:pStyle w:val="NoSpacing"/>
            </w:pPr>
            <w:r w:rsidRPr="00F169E4">
              <w:t>Rocky Mountain juniper</w:t>
            </w:r>
          </w:p>
        </w:tc>
        <w:tc>
          <w:tcPr>
            <w:tcW w:w="1320" w:type="dxa"/>
            <w:noWrap/>
            <w:hideMark/>
          </w:tcPr>
          <w:p w14:paraId="15B57A96" w14:textId="77777777" w:rsidR="006C6F1E" w:rsidRPr="00F169E4" w:rsidRDefault="006C6F1E" w:rsidP="00515DE5">
            <w:pPr>
              <w:pStyle w:val="NoSpacing"/>
            </w:pPr>
            <w:r w:rsidRPr="00F169E4">
              <w:t>NS</w:t>
            </w:r>
          </w:p>
        </w:tc>
      </w:tr>
      <w:tr w:rsidR="006C6F1E" w:rsidRPr="00F169E4" w14:paraId="74A05415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3EB4420E" w14:textId="77777777" w:rsidR="006C6F1E" w:rsidRPr="00F169E4" w:rsidRDefault="006C6F1E" w:rsidP="00515DE5">
            <w:pPr>
              <w:pStyle w:val="NoSpacing"/>
            </w:pPr>
            <w:r w:rsidRPr="00F169E4">
              <w:t>Liverwort</w:t>
            </w:r>
          </w:p>
        </w:tc>
        <w:tc>
          <w:tcPr>
            <w:tcW w:w="2800" w:type="dxa"/>
            <w:noWrap/>
            <w:hideMark/>
          </w:tcPr>
          <w:p w14:paraId="2456F252" w14:textId="77777777" w:rsidR="006C6F1E" w:rsidRPr="00F169E4" w:rsidRDefault="006C6F1E" w:rsidP="00515DE5">
            <w:pPr>
              <w:pStyle w:val="NoSpacing"/>
            </w:pPr>
          </w:p>
        </w:tc>
        <w:tc>
          <w:tcPr>
            <w:tcW w:w="1320" w:type="dxa"/>
            <w:noWrap/>
            <w:hideMark/>
          </w:tcPr>
          <w:p w14:paraId="369B0875" w14:textId="77777777" w:rsidR="006C6F1E" w:rsidRPr="00F169E4" w:rsidRDefault="006C6F1E" w:rsidP="00515DE5">
            <w:pPr>
              <w:pStyle w:val="NoSpacing"/>
            </w:pPr>
            <w:r w:rsidRPr="00F169E4">
              <w:t>Non-vascular</w:t>
            </w:r>
          </w:p>
        </w:tc>
      </w:tr>
      <w:tr w:rsidR="006C6F1E" w:rsidRPr="00F169E4" w14:paraId="69C7C6A9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45C692D4" w14:textId="77777777" w:rsidR="006C6F1E" w:rsidRPr="00F169E4" w:rsidRDefault="006C6F1E" w:rsidP="00515DE5">
            <w:pPr>
              <w:pStyle w:val="NoSpacing"/>
            </w:pPr>
            <w:r w:rsidRPr="00F169E4">
              <w:t xml:space="preserve">Lonicera </w:t>
            </w:r>
            <w:proofErr w:type="spellStart"/>
            <w:r w:rsidRPr="00F169E4">
              <w:t>involucrata</w:t>
            </w:r>
            <w:proofErr w:type="spellEnd"/>
          </w:p>
        </w:tc>
        <w:tc>
          <w:tcPr>
            <w:tcW w:w="2800" w:type="dxa"/>
            <w:noWrap/>
            <w:hideMark/>
          </w:tcPr>
          <w:p w14:paraId="6DFBA9C0" w14:textId="77777777" w:rsidR="006C6F1E" w:rsidRPr="00F169E4" w:rsidRDefault="006C6F1E" w:rsidP="00515DE5">
            <w:pPr>
              <w:pStyle w:val="NoSpacing"/>
            </w:pPr>
            <w:r w:rsidRPr="00F169E4">
              <w:t>twinberry honeysuckle</w:t>
            </w:r>
          </w:p>
        </w:tc>
        <w:tc>
          <w:tcPr>
            <w:tcW w:w="1320" w:type="dxa"/>
            <w:noWrap/>
            <w:hideMark/>
          </w:tcPr>
          <w:p w14:paraId="6AAC29AD" w14:textId="77777777" w:rsidR="006C6F1E" w:rsidRPr="00F169E4" w:rsidRDefault="006C6F1E" w:rsidP="00515DE5">
            <w:pPr>
              <w:pStyle w:val="NoSpacing"/>
            </w:pPr>
            <w:r w:rsidRPr="00F169E4">
              <w:t>NS</w:t>
            </w:r>
          </w:p>
        </w:tc>
      </w:tr>
      <w:tr w:rsidR="006C6F1E" w:rsidRPr="00F169E4" w14:paraId="729A2639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301D220E" w14:textId="77777777" w:rsidR="006C6F1E" w:rsidRPr="00F169E4" w:rsidRDefault="006C6F1E" w:rsidP="00515DE5">
            <w:pPr>
              <w:pStyle w:val="NoSpacing"/>
            </w:pPr>
            <w:r w:rsidRPr="00F169E4">
              <w:t xml:space="preserve">Lonicera </w:t>
            </w:r>
            <w:proofErr w:type="spellStart"/>
            <w:r w:rsidRPr="00F169E4">
              <w:t>tatarica</w:t>
            </w:r>
            <w:proofErr w:type="spellEnd"/>
          </w:p>
        </w:tc>
        <w:tc>
          <w:tcPr>
            <w:tcW w:w="2800" w:type="dxa"/>
            <w:noWrap/>
            <w:hideMark/>
          </w:tcPr>
          <w:p w14:paraId="68B032B3" w14:textId="77777777" w:rsidR="006C6F1E" w:rsidRPr="00F169E4" w:rsidRDefault="006C6F1E" w:rsidP="00515DE5">
            <w:pPr>
              <w:pStyle w:val="NoSpacing"/>
            </w:pPr>
            <w:r w:rsidRPr="00F169E4">
              <w:t>Tatarian honeysuckle</w:t>
            </w:r>
          </w:p>
        </w:tc>
        <w:tc>
          <w:tcPr>
            <w:tcW w:w="1320" w:type="dxa"/>
            <w:noWrap/>
            <w:hideMark/>
          </w:tcPr>
          <w:p w14:paraId="4A95DF09" w14:textId="77777777" w:rsidR="006C6F1E" w:rsidRPr="00F169E4" w:rsidRDefault="006C6F1E" w:rsidP="00515DE5">
            <w:pPr>
              <w:pStyle w:val="NoSpacing"/>
            </w:pPr>
            <w:r w:rsidRPr="00F169E4">
              <w:t>IS</w:t>
            </w:r>
          </w:p>
        </w:tc>
      </w:tr>
      <w:tr w:rsidR="006C6F1E" w:rsidRPr="00F169E4" w14:paraId="0CDA391D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1EB93D43" w14:textId="77777777" w:rsidR="006C6F1E" w:rsidRPr="00F169E4" w:rsidRDefault="006C6F1E" w:rsidP="00515DE5">
            <w:pPr>
              <w:pStyle w:val="NoSpacing"/>
            </w:pPr>
            <w:r w:rsidRPr="00F169E4">
              <w:t>Lupinus argenteus</w:t>
            </w:r>
          </w:p>
        </w:tc>
        <w:tc>
          <w:tcPr>
            <w:tcW w:w="2800" w:type="dxa"/>
            <w:noWrap/>
            <w:hideMark/>
          </w:tcPr>
          <w:p w14:paraId="43700430" w14:textId="77777777" w:rsidR="006C6F1E" w:rsidRPr="00F169E4" w:rsidRDefault="006C6F1E" w:rsidP="00515DE5">
            <w:pPr>
              <w:pStyle w:val="NoSpacing"/>
            </w:pPr>
            <w:r w:rsidRPr="00F169E4">
              <w:t>silvery lupine</w:t>
            </w:r>
          </w:p>
        </w:tc>
        <w:tc>
          <w:tcPr>
            <w:tcW w:w="1320" w:type="dxa"/>
            <w:noWrap/>
            <w:hideMark/>
          </w:tcPr>
          <w:p w14:paraId="3B5D7EE7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1BA59F35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2ACDD52B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Luzula</w:t>
            </w:r>
            <w:proofErr w:type="spellEnd"/>
            <w:r w:rsidRPr="00F169E4">
              <w:t xml:space="preserve"> </w:t>
            </w:r>
            <w:proofErr w:type="spellStart"/>
            <w:r w:rsidRPr="00F169E4">
              <w:t>fastigiata</w:t>
            </w:r>
            <w:proofErr w:type="spellEnd"/>
          </w:p>
        </w:tc>
        <w:tc>
          <w:tcPr>
            <w:tcW w:w="2800" w:type="dxa"/>
            <w:noWrap/>
            <w:hideMark/>
          </w:tcPr>
          <w:p w14:paraId="35779EF9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smallflowered</w:t>
            </w:r>
            <w:proofErr w:type="spellEnd"/>
            <w:r w:rsidRPr="00F169E4">
              <w:t xml:space="preserve"> woodrush</w:t>
            </w:r>
          </w:p>
        </w:tc>
        <w:tc>
          <w:tcPr>
            <w:tcW w:w="1320" w:type="dxa"/>
            <w:noWrap/>
            <w:hideMark/>
          </w:tcPr>
          <w:p w14:paraId="491A93D1" w14:textId="77777777" w:rsidR="006C6F1E" w:rsidRPr="00F169E4" w:rsidRDefault="006C6F1E" w:rsidP="00515DE5">
            <w:pPr>
              <w:pStyle w:val="NoSpacing"/>
            </w:pPr>
            <w:r w:rsidRPr="00F169E4">
              <w:t>NPG-L</w:t>
            </w:r>
          </w:p>
        </w:tc>
      </w:tr>
      <w:tr w:rsidR="006C6F1E" w:rsidRPr="00F169E4" w14:paraId="3759A3F8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3BD96568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Luzula</w:t>
            </w:r>
            <w:proofErr w:type="spellEnd"/>
            <w:r w:rsidRPr="00F169E4">
              <w:t xml:space="preserve"> spicata</w:t>
            </w:r>
          </w:p>
        </w:tc>
        <w:tc>
          <w:tcPr>
            <w:tcW w:w="2800" w:type="dxa"/>
            <w:noWrap/>
            <w:hideMark/>
          </w:tcPr>
          <w:p w14:paraId="1E14269E" w14:textId="77777777" w:rsidR="006C6F1E" w:rsidRPr="00F169E4" w:rsidRDefault="006C6F1E" w:rsidP="00515DE5">
            <w:pPr>
              <w:pStyle w:val="NoSpacing"/>
            </w:pPr>
            <w:r w:rsidRPr="00F169E4">
              <w:t>spiked woodrush</w:t>
            </w:r>
          </w:p>
        </w:tc>
        <w:tc>
          <w:tcPr>
            <w:tcW w:w="1320" w:type="dxa"/>
            <w:noWrap/>
            <w:hideMark/>
          </w:tcPr>
          <w:p w14:paraId="061A3B17" w14:textId="77777777" w:rsidR="006C6F1E" w:rsidRPr="00F169E4" w:rsidRDefault="006C6F1E" w:rsidP="00515DE5">
            <w:pPr>
              <w:pStyle w:val="NoSpacing"/>
            </w:pPr>
            <w:r w:rsidRPr="00F169E4">
              <w:t>NPG-L</w:t>
            </w:r>
          </w:p>
        </w:tc>
      </w:tr>
      <w:tr w:rsidR="006C6F1E" w:rsidRPr="00F169E4" w14:paraId="13627422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04F426EE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Luzula</w:t>
            </w:r>
            <w:proofErr w:type="spellEnd"/>
            <w:r w:rsidRPr="00F169E4">
              <w:t xml:space="preserve"> spp.</w:t>
            </w:r>
          </w:p>
        </w:tc>
        <w:tc>
          <w:tcPr>
            <w:tcW w:w="2800" w:type="dxa"/>
            <w:noWrap/>
            <w:hideMark/>
          </w:tcPr>
          <w:p w14:paraId="25863707" w14:textId="77777777" w:rsidR="006C6F1E" w:rsidRPr="00F169E4" w:rsidRDefault="006C6F1E" w:rsidP="00515DE5">
            <w:pPr>
              <w:pStyle w:val="NoSpacing"/>
            </w:pPr>
          </w:p>
        </w:tc>
        <w:tc>
          <w:tcPr>
            <w:tcW w:w="1320" w:type="dxa"/>
            <w:noWrap/>
            <w:hideMark/>
          </w:tcPr>
          <w:p w14:paraId="28F9D4B9" w14:textId="77777777" w:rsidR="006C6F1E" w:rsidRPr="00F169E4" w:rsidRDefault="006C6F1E" w:rsidP="00515DE5">
            <w:pPr>
              <w:pStyle w:val="NoSpacing"/>
            </w:pPr>
            <w:r w:rsidRPr="00F169E4">
              <w:t>Grass</w:t>
            </w:r>
          </w:p>
        </w:tc>
      </w:tr>
      <w:tr w:rsidR="006C6F1E" w:rsidRPr="00F169E4" w14:paraId="154F698C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430DF54C" w14:textId="77777777" w:rsidR="006C6F1E" w:rsidRPr="00F169E4" w:rsidRDefault="006C6F1E" w:rsidP="00515DE5">
            <w:pPr>
              <w:pStyle w:val="NoSpacing"/>
            </w:pPr>
            <w:r w:rsidRPr="00F169E4">
              <w:t xml:space="preserve">Maianthemum </w:t>
            </w:r>
            <w:proofErr w:type="spellStart"/>
            <w:r w:rsidRPr="00F169E4">
              <w:t>racemosum</w:t>
            </w:r>
            <w:proofErr w:type="spellEnd"/>
          </w:p>
        </w:tc>
        <w:tc>
          <w:tcPr>
            <w:tcW w:w="2800" w:type="dxa"/>
            <w:noWrap/>
            <w:hideMark/>
          </w:tcPr>
          <w:p w14:paraId="09884040" w14:textId="77777777" w:rsidR="006C6F1E" w:rsidRPr="00F169E4" w:rsidRDefault="006C6F1E" w:rsidP="00515DE5">
            <w:pPr>
              <w:pStyle w:val="NoSpacing"/>
            </w:pPr>
            <w:r w:rsidRPr="00F169E4">
              <w:t>feathery false lily of the valley</w:t>
            </w:r>
          </w:p>
        </w:tc>
        <w:tc>
          <w:tcPr>
            <w:tcW w:w="1320" w:type="dxa"/>
            <w:noWrap/>
            <w:hideMark/>
          </w:tcPr>
          <w:p w14:paraId="4B159058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6C8F952E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2290D0B7" w14:textId="77777777" w:rsidR="006C6F1E" w:rsidRPr="00F169E4" w:rsidRDefault="006C6F1E" w:rsidP="00515DE5">
            <w:pPr>
              <w:pStyle w:val="NoSpacing"/>
            </w:pPr>
            <w:r w:rsidRPr="00F169E4">
              <w:t xml:space="preserve">Maianthemum </w:t>
            </w:r>
            <w:proofErr w:type="spellStart"/>
            <w:r w:rsidRPr="00F169E4">
              <w:t>stellatum</w:t>
            </w:r>
            <w:proofErr w:type="spellEnd"/>
          </w:p>
        </w:tc>
        <w:tc>
          <w:tcPr>
            <w:tcW w:w="2800" w:type="dxa"/>
            <w:noWrap/>
            <w:hideMark/>
          </w:tcPr>
          <w:p w14:paraId="28A3C071" w14:textId="77777777" w:rsidR="006C6F1E" w:rsidRPr="00F169E4" w:rsidRDefault="006C6F1E" w:rsidP="00515DE5">
            <w:pPr>
              <w:pStyle w:val="NoSpacing"/>
            </w:pPr>
            <w:r w:rsidRPr="00F169E4">
              <w:t>starry false lily of the valley</w:t>
            </w:r>
          </w:p>
        </w:tc>
        <w:tc>
          <w:tcPr>
            <w:tcW w:w="1320" w:type="dxa"/>
            <w:noWrap/>
            <w:hideMark/>
          </w:tcPr>
          <w:p w14:paraId="2D1A7F3A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0EE46928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5B5AFFFE" w14:textId="77777777" w:rsidR="006C6F1E" w:rsidRPr="00F169E4" w:rsidRDefault="006C6F1E" w:rsidP="00515DE5">
            <w:pPr>
              <w:pStyle w:val="NoSpacing"/>
            </w:pPr>
            <w:r w:rsidRPr="00F169E4">
              <w:t xml:space="preserve">Medicago </w:t>
            </w:r>
            <w:proofErr w:type="spellStart"/>
            <w:r w:rsidRPr="00F169E4">
              <w:t>lupulina</w:t>
            </w:r>
            <w:proofErr w:type="spellEnd"/>
          </w:p>
        </w:tc>
        <w:tc>
          <w:tcPr>
            <w:tcW w:w="2800" w:type="dxa"/>
            <w:noWrap/>
            <w:hideMark/>
          </w:tcPr>
          <w:p w14:paraId="4D1B9DE5" w14:textId="77777777" w:rsidR="006C6F1E" w:rsidRPr="00F169E4" w:rsidRDefault="006C6F1E" w:rsidP="00515DE5">
            <w:pPr>
              <w:pStyle w:val="NoSpacing"/>
            </w:pPr>
            <w:r w:rsidRPr="00F169E4">
              <w:t>black medick</w:t>
            </w:r>
          </w:p>
        </w:tc>
        <w:tc>
          <w:tcPr>
            <w:tcW w:w="1320" w:type="dxa"/>
            <w:noWrap/>
            <w:hideMark/>
          </w:tcPr>
          <w:p w14:paraId="3785463D" w14:textId="77777777" w:rsidR="006C6F1E" w:rsidRPr="00F169E4" w:rsidRDefault="006C6F1E" w:rsidP="00515DE5">
            <w:pPr>
              <w:pStyle w:val="NoSpacing"/>
            </w:pPr>
            <w:r w:rsidRPr="00F169E4">
              <w:t>IPF</w:t>
            </w:r>
          </w:p>
        </w:tc>
      </w:tr>
      <w:tr w:rsidR="006C6F1E" w:rsidRPr="00F169E4" w14:paraId="3467628C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6BA2D295" w14:textId="77777777" w:rsidR="006C6F1E" w:rsidRPr="00F169E4" w:rsidRDefault="006C6F1E" w:rsidP="00515DE5">
            <w:pPr>
              <w:pStyle w:val="NoSpacing"/>
            </w:pPr>
            <w:r w:rsidRPr="00F169E4">
              <w:t>Medicago sativa</w:t>
            </w:r>
          </w:p>
        </w:tc>
        <w:tc>
          <w:tcPr>
            <w:tcW w:w="2800" w:type="dxa"/>
            <w:noWrap/>
            <w:hideMark/>
          </w:tcPr>
          <w:p w14:paraId="6075A107" w14:textId="77777777" w:rsidR="006C6F1E" w:rsidRPr="00F169E4" w:rsidRDefault="006C6F1E" w:rsidP="00515DE5">
            <w:pPr>
              <w:pStyle w:val="NoSpacing"/>
            </w:pPr>
            <w:r w:rsidRPr="00F169E4">
              <w:t>alfalfa</w:t>
            </w:r>
          </w:p>
        </w:tc>
        <w:tc>
          <w:tcPr>
            <w:tcW w:w="1320" w:type="dxa"/>
            <w:noWrap/>
            <w:hideMark/>
          </w:tcPr>
          <w:p w14:paraId="1BAF6FF9" w14:textId="77777777" w:rsidR="006C6F1E" w:rsidRPr="00F169E4" w:rsidRDefault="006C6F1E" w:rsidP="00515DE5">
            <w:pPr>
              <w:pStyle w:val="NoSpacing"/>
            </w:pPr>
            <w:r w:rsidRPr="00F169E4">
              <w:t>IPF</w:t>
            </w:r>
          </w:p>
        </w:tc>
      </w:tr>
      <w:tr w:rsidR="006C6F1E" w:rsidRPr="00F169E4" w14:paraId="3D6ED704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7D3C6C72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Mertensia</w:t>
            </w:r>
            <w:proofErr w:type="spellEnd"/>
            <w:r w:rsidRPr="00F169E4">
              <w:t xml:space="preserve"> </w:t>
            </w:r>
            <w:proofErr w:type="spellStart"/>
            <w:r w:rsidRPr="00F169E4">
              <w:t>ciliata</w:t>
            </w:r>
            <w:proofErr w:type="spellEnd"/>
          </w:p>
        </w:tc>
        <w:tc>
          <w:tcPr>
            <w:tcW w:w="2800" w:type="dxa"/>
            <w:noWrap/>
            <w:hideMark/>
          </w:tcPr>
          <w:p w14:paraId="12195E95" w14:textId="77777777" w:rsidR="006C6F1E" w:rsidRPr="00F169E4" w:rsidRDefault="006C6F1E" w:rsidP="00515DE5">
            <w:pPr>
              <w:pStyle w:val="NoSpacing"/>
            </w:pPr>
            <w:proofErr w:type="gramStart"/>
            <w:r w:rsidRPr="00F169E4">
              <w:t>tall fringed</w:t>
            </w:r>
            <w:proofErr w:type="gramEnd"/>
            <w:r w:rsidRPr="00F169E4">
              <w:t xml:space="preserve"> bluebells</w:t>
            </w:r>
          </w:p>
        </w:tc>
        <w:tc>
          <w:tcPr>
            <w:tcW w:w="1320" w:type="dxa"/>
            <w:noWrap/>
            <w:hideMark/>
          </w:tcPr>
          <w:p w14:paraId="724E35B2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0550DBCE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603B76EA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lastRenderedPageBreak/>
              <w:t>Mertensia</w:t>
            </w:r>
            <w:proofErr w:type="spellEnd"/>
            <w:r w:rsidRPr="00F169E4">
              <w:t xml:space="preserve"> lanceolata</w:t>
            </w:r>
          </w:p>
        </w:tc>
        <w:tc>
          <w:tcPr>
            <w:tcW w:w="2800" w:type="dxa"/>
            <w:noWrap/>
            <w:hideMark/>
          </w:tcPr>
          <w:p w14:paraId="644DCD44" w14:textId="77777777" w:rsidR="006C6F1E" w:rsidRPr="00F169E4" w:rsidRDefault="006C6F1E" w:rsidP="00515DE5">
            <w:pPr>
              <w:pStyle w:val="NoSpacing"/>
            </w:pPr>
            <w:r w:rsidRPr="00F169E4">
              <w:t>prairie bluebells</w:t>
            </w:r>
          </w:p>
        </w:tc>
        <w:tc>
          <w:tcPr>
            <w:tcW w:w="1320" w:type="dxa"/>
            <w:noWrap/>
            <w:hideMark/>
          </w:tcPr>
          <w:p w14:paraId="17C896E0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4D213E8D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0A0D2BCE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Mertensia</w:t>
            </w:r>
            <w:proofErr w:type="spellEnd"/>
            <w:r w:rsidRPr="00F169E4">
              <w:t xml:space="preserve"> </w:t>
            </w:r>
            <w:proofErr w:type="spellStart"/>
            <w:r w:rsidRPr="00F169E4">
              <w:t>oblongifolia</w:t>
            </w:r>
            <w:proofErr w:type="spellEnd"/>
          </w:p>
        </w:tc>
        <w:tc>
          <w:tcPr>
            <w:tcW w:w="2800" w:type="dxa"/>
            <w:noWrap/>
            <w:hideMark/>
          </w:tcPr>
          <w:p w14:paraId="365639A1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oblongleaf</w:t>
            </w:r>
            <w:proofErr w:type="spellEnd"/>
            <w:r w:rsidRPr="00F169E4">
              <w:t xml:space="preserve"> bluebells</w:t>
            </w:r>
          </w:p>
        </w:tc>
        <w:tc>
          <w:tcPr>
            <w:tcW w:w="1320" w:type="dxa"/>
            <w:noWrap/>
            <w:hideMark/>
          </w:tcPr>
          <w:p w14:paraId="24EDAD62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3EDE2A34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0F6978AC" w14:textId="77777777" w:rsidR="006C6F1E" w:rsidRPr="00F169E4" w:rsidRDefault="006C6F1E" w:rsidP="00515DE5">
            <w:pPr>
              <w:pStyle w:val="NoSpacing"/>
            </w:pPr>
            <w:r w:rsidRPr="00F169E4">
              <w:t xml:space="preserve">Saxifraga </w:t>
            </w:r>
            <w:proofErr w:type="spellStart"/>
            <w:r w:rsidRPr="00F169E4">
              <w:t>odontoloma</w:t>
            </w:r>
            <w:proofErr w:type="spellEnd"/>
          </w:p>
        </w:tc>
        <w:tc>
          <w:tcPr>
            <w:tcW w:w="2800" w:type="dxa"/>
            <w:noWrap/>
            <w:hideMark/>
          </w:tcPr>
          <w:p w14:paraId="5C4722F8" w14:textId="77777777" w:rsidR="006C6F1E" w:rsidRPr="00F169E4" w:rsidRDefault="006C6F1E" w:rsidP="00515DE5">
            <w:pPr>
              <w:pStyle w:val="NoSpacing"/>
            </w:pPr>
            <w:r w:rsidRPr="00F169E4">
              <w:t>brook saxifrage</w:t>
            </w:r>
          </w:p>
        </w:tc>
        <w:tc>
          <w:tcPr>
            <w:tcW w:w="1320" w:type="dxa"/>
            <w:noWrap/>
            <w:hideMark/>
          </w:tcPr>
          <w:p w14:paraId="30155EAF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6D95CC12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6C05E36E" w14:textId="77777777" w:rsidR="006C6F1E" w:rsidRPr="00F169E4" w:rsidRDefault="006C6F1E" w:rsidP="00515DE5">
            <w:pPr>
              <w:pStyle w:val="NoSpacing"/>
            </w:pPr>
            <w:r w:rsidRPr="00F169E4">
              <w:t xml:space="preserve">Mimulus </w:t>
            </w:r>
            <w:proofErr w:type="spellStart"/>
            <w:r w:rsidRPr="00F169E4">
              <w:t>guttatus</w:t>
            </w:r>
            <w:proofErr w:type="spellEnd"/>
          </w:p>
        </w:tc>
        <w:tc>
          <w:tcPr>
            <w:tcW w:w="2800" w:type="dxa"/>
            <w:noWrap/>
            <w:hideMark/>
          </w:tcPr>
          <w:p w14:paraId="38F2EB4C" w14:textId="77777777" w:rsidR="006C6F1E" w:rsidRPr="00F169E4" w:rsidRDefault="006C6F1E" w:rsidP="00515DE5">
            <w:pPr>
              <w:pStyle w:val="NoSpacing"/>
            </w:pPr>
            <w:r w:rsidRPr="00F169E4">
              <w:t>seep monkeyflower</w:t>
            </w:r>
          </w:p>
        </w:tc>
        <w:tc>
          <w:tcPr>
            <w:tcW w:w="1320" w:type="dxa"/>
            <w:noWrap/>
            <w:hideMark/>
          </w:tcPr>
          <w:p w14:paraId="5A3991A8" w14:textId="77777777" w:rsidR="006C6F1E" w:rsidRPr="00F169E4" w:rsidRDefault="006C6F1E" w:rsidP="00515DE5">
            <w:pPr>
              <w:pStyle w:val="NoSpacing"/>
            </w:pPr>
            <w:r w:rsidRPr="00F169E4">
              <w:t>NAF</w:t>
            </w:r>
          </w:p>
        </w:tc>
      </w:tr>
      <w:tr w:rsidR="006C6F1E" w:rsidRPr="00F169E4" w14:paraId="718106D4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26C2B9EA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Moneses</w:t>
            </w:r>
            <w:proofErr w:type="spellEnd"/>
            <w:r w:rsidRPr="00F169E4">
              <w:t xml:space="preserve"> </w:t>
            </w:r>
            <w:proofErr w:type="spellStart"/>
            <w:r w:rsidRPr="00F169E4">
              <w:t>uniflora</w:t>
            </w:r>
            <w:proofErr w:type="spellEnd"/>
          </w:p>
        </w:tc>
        <w:tc>
          <w:tcPr>
            <w:tcW w:w="2800" w:type="dxa"/>
            <w:noWrap/>
            <w:hideMark/>
          </w:tcPr>
          <w:p w14:paraId="176304BA" w14:textId="77777777" w:rsidR="006C6F1E" w:rsidRPr="00F169E4" w:rsidRDefault="006C6F1E" w:rsidP="00515DE5">
            <w:pPr>
              <w:pStyle w:val="NoSpacing"/>
            </w:pPr>
            <w:r w:rsidRPr="00F169E4">
              <w:t>single delight</w:t>
            </w:r>
          </w:p>
        </w:tc>
        <w:tc>
          <w:tcPr>
            <w:tcW w:w="1320" w:type="dxa"/>
            <w:noWrap/>
            <w:hideMark/>
          </w:tcPr>
          <w:p w14:paraId="4CB90852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47567040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7DEFF96F" w14:textId="77777777" w:rsidR="006C6F1E" w:rsidRPr="00F169E4" w:rsidRDefault="006C6F1E" w:rsidP="00515DE5">
            <w:pPr>
              <w:pStyle w:val="NoSpacing"/>
            </w:pPr>
            <w:r w:rsidRPr="00F169E4">
              <w:t>Moss</w:t>
            </w:r>
          </w:p>
        </w:tc>
        <w:tc>
          <w:tcPr>
            <w:tcW w:w="2800" w:type="dxa"/>
            <w:noWrap/>
            <w:hideMark/>
          </w:tcPr>
          <w:p w14:paraId="7A41126E" w14:textId="77777777" w:rsidR="006C6F1E" w:rsidRPr="00F169E4" w:rsidRDefault="006C6F1E" w:rsidP="00515DE5">
            <w:pPr>
              <w:pStyle w:val="NoSpacing"/>
            </w:pPr>
          </w:p>
        </w:tc>
        <w:tc>
          <w:tcPr>
            <w:tcW w:w="1320" w:type="dxa"/>
            <w:noWrap/>
            <w:hideMark/>
          </w:tcPr>
          <w:p w14:paraId="2D6CF096" w14:textId="77777777" w:rsidR="006C6F1E" w:rsidRPr="00F169E4" w:rsidRDefault="006C6F1E" w:rsidP="00515DE5">
            <w:pPr>
              <w:pStyle w:val="NoSpacing"/>
            </w:pPr>
            <w:r w:rsidRPr="00F169E4">
              <w:t>Non-vascular</w:t>
            </w:r>
          </w:p>
        </w:tc>
      </w:tr>
      <w:tr w:rsidR="006C6F1E" w:rsidRPr="00F169E4" w14:paraId="69F31433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5A1D2535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Noccaea</w:t>
            </w:r>
            <w:proofErr w:type="spellEnd"/>
            <w:r w:rsidRPr="00F169E4">
              <w:t xml:space="preserve"> </w:t>
            </w:r>
            <w:proofErr w:type="spellStart"/>
            <w:r w:rsidRPr="00F169E4">
              <w:t>fendleri</w:t>
            </w:r>
            <w:proofErr w:type="spellEnd"/>
          </w:p>
        </w:tc>
        <w:tc>
          <w:tcPr>
            <w:tcW w:w="2800" w:type="dxa"/>
            <w:noWrap/>
            <w:hideMark/>
          </w:tcPr>
          <w:p w14:paraId="2B2959EA" w14:textId="77777777" w:rsidR="006C6F1E" w:rsidRPr="00F169E4" w:rsidRDefault="006C6F1E" w:rsidP="00515DE5">
            <w:pPr>
              <w:pStyle w:val="NoSpacing"/>
            </w:pPr>
            <w:r w:rsidRPr="00F169E4">
              <w:t>Fendler's pennycress</w:t>
            </w:r>
          </w:p>
        </w:tc>
        <w:tc>
          <w:tcPr>
            <w:tcW w:w="1320" w:type="dxa"/>
            <w:noWrap/>
            <w:hideMark/>
          </w:tcPr>
          <w:p w14:paraId="6C6B42EB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19B47445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2D5AD8D9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Nothocalais</w:t>
            </w:r>
            <w:proofErr w:type="spellEnd"/>
            <w:r w:rsidRPr="00F169E4">
              <w:t xml:space="preserve"> </w:t>
            </w:r>
            <w:proofErr w:type="spellStart"/>
            <w:r w:rsidRPr="00F169E4">
              <w:t>cuspidata</w:t>
            </w:r>
            <w:proofErr w:type="spellEnd"/>
          </w:p>
        </w:tc>
        <w:tc>
          <w:tcPr>
            <w:tcW w:w="2800" w:type="dxa"/>
            <w:noWrap/>
            <w:hideMark/>
          </w:tcPr>
          <w:p w14:paraId="113DBB07" w14:textId="77777777" w:rsidR="006C6F1E" w:rsidRPr="00F169E4" w:rsidRDefault="006C6F1E" w:rsidP="00515DE5">
            <w:pPr>
              <w:pStyle w:val="NoSpacing"/>
            </w:pPr>
            <w:r w:rsidRPr="00F169E4">
              <w:t>prairie false dandelion</w:t>
            </w:r>
          </w:p>
        </w:tc>
        <w:tc>
          <w:tcPr>
            <w:tcW w:w="1320" w:type="dxa"/>
            <w:noWrap/>
            <w:hideMark/>
          </w:tcPr>
          <w:p w14:paraId="083CA5E2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47BBC60C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3ADD3224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Oxyria</w:t>
            </w:r>
            <w:proofErr w:type="spellEnd"/>
            <w:r w:rsidRPr="00F169E4">
              <w:t xml:space="preserve"> </w:t>
            </w:r>
            <w:proofErr w:type="spellStart"/>
            <w:r w:rsidRPr="00F169E4">
              <w:t>digyna</w:t>
            </w:r>
            <w:proofErr w:type="spellEnd"/>
          </w:p>
        </w:tc>
        <w:tc>
          <w:tcPr>
            <w:tcW w:w="2800" w:type="dxa"/>
            <w:noWrap/>
            <w:hideMark/>
          </w:tcPr>
          <w:p w14:paraId="52D955F6" w14:textId="77777777" w:rsidR="006C6F1E" w:rsidRPr="00F169E4" w:rsidRDefault="006C6F1E" w:rsidP="00515DE5">
            <w:pPr>
              <w:pStyle w:val="NoSpacing"/>
            </w:pPr>
            <w:r w:rsidRPr="00F169E4">
              <w:t xml:space="preserve">alpine </w:t>
            </w:r>
            <w:proofErr w:type="spellStart"/>
            <w:r w:rsidRPr="00F169E4">
              <w:t>mountainsorrel</w:t>
            </w:r>
            <w:proofErr w:type="spellEnd"/>
          </w:p>
        </w:tc>
        <w:tc>
          <w:tcPr>
            <w:tcW w:w="1320" w:type="dxa"/>
            <w:noWrap/>
            <w:hideMark/>
          </w:tcPr>
          <w:p w14:paraId="76C391C2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0AE2501F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09A99CE5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Pascopyrum</w:t>
            </w:r>
            <w:proofErr w:type="spellEnd"/>
            <w:r w:rsidRPr="00F169E4">
              <w:t xml:space="preserve"> </w:t>
            </w:r>
            <w:proofErr w:type="spellStart"/>
            <w:r w:rsidRPr="00F169E4">
              <w:t>smithii</w:t>
            </w:r>
            <w:proofErr w:type="spellEnd"/>
          </w:p>
        </w:tc>
        <w:tc>
          <w:tcPr>
            <w:tcW w:w="2800" w:type="dxa"/>
            <w:noWrap/>
            <w:hideMark/>
          </w:tcPr>
          <w:p w14:paraId="4AF4AB32" w14:textId="77777777" w:rsidR="006C6F1E" w:rsidRPr="00F169E4" w:rsidRDefault="006C6F1E" w:rsidP="00515DE5">
            <w:pPr>
              <w:pStyle w:val="NoSpacing"/>
            </w:pPr>
            <w:r w:rsidRPr="00F169E4">
              <w:t>western wheatgrass</w:t>
            </w:r>
          </w:p>
        </w:tc>
        <w:tc>
          <w:tcPr>
            <w:tcW w:w="1320" w:type="dxa"/>
            <w:noWrap/>
            <w:hideMark/>
          </w:tcPr>
          <w:p w14:paraId="27588B3C" w14:textId="77777777" w:rsidR="006C6F1E" w:rsidRPr="00F169E4" w:rsidRDefault="006C6F1E" w:rsidP="00515DE5">
            <w:pPr>
              <w:pStyle w:val="NoSpacing"/>
            </w:pPr>
            <w:r w:rsidRPr="00F169E4">
              <w:t>NPG-L</w:t>
            </w:r>
          </w:p>
        </w:tc>
      </w:tr>
      <w:tr w:rsidR="006C6F1E" w:rsidRPr="00F169E4" w14:paraId="412F6DAB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27286824" w14:textId="77777777" w:rsidR="006C6F1E" w:rsidRPr="00F169E4" w:rsidRDefault="006C6F1E" w:rsidP="00515DE5">
            <w:pPr>
              <w:pStyle w:val="NoSpacing"/>
            </w:pPr>
            <w:r w:rsidRPr="00F169E4">
              <w:t xml:space="preserve">Paxistima </w:t>
            </w:r>
            <w:proofErr w:type="spellStart"/>
            <w:r w:rsidRPr="00F169E4">
              <w:t>myrsinites</w:t>
            </w:r>
            <w:proofErr w:type="spellEnd"/>
          </w:p>
        </w:tc>
        <w:tc>
          <w:tcPr>
            <w:tcW w:w="2800" w:type="dxa"/>
            <w:noWrap/>
            <w:hideMark/>
          </w:tcPr>
          <w:p w14:paraId="542FED5E" w14:textId="77777777" w:rsidR="006C6F1E" w:rsidRPr="00F169E4" w:rsidRDefault="006C6F1E" w:rsidP="00515DE5">
            <w:pPr>
              <w:pStyle w:val="NoSpacing"/>
            </w:pPr>
            <w:r w:rsidRPr="00F169E4">
              <w:t xml:space="preserve">Oregon </w:t>
            </w:r>
            <w:proofErr w:type="spellStart"/>
            <w:r w:rsidRPr="00F169E4">
              <w:t>boxleaf</w:t>
            </w:r>
            <w:proofErr w:type="spellEnd"/>
          </w:p>
        </w:tc>
        <w:tc>
          <w:tcPr>
            <w:tcW w:w="1320" w:type="dxa"/>
            <w:noWrap/>
            <w:hideMark/>
          </w:tcPr>
          <w:p w14:paraId="4DB20324" w14:textId="77777777" w:rsidR="006C6F1E" w:rsidRPr="00F169E4" w:rsidRDefault="006C6F1E" w:rsidP="00515DE5">
            <w:pPr>
              <w:pStyle w:val="NoSpacing"/>
            </w:pPr>
            <w:r w:rsidRPr="00F169E4">
              <w:t>NS</w:t>
            </w:r>
          </w:p>
        </w:tc>
      </w:tr>
      <w:tr w:rsidR="006C6F1E" w:rsidRPr="00F169E4" w14:paraId="5395B086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538F210C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Pedicularis</w:t>
            </w:r>
            <w:proofErr w:type="spellEnd"/>
            <w:r w:rsidRPr="00F169E4">
              <w:t xml:space="preserve"> </w:t>
            </w:r>
            <w:proofErr w:type="spellStart"/>
            <w:r w:rsidRPr="00F169E4">
              <w:t>groenlandica</w:t>
            </w:r>
            <w:proofErr w:type="spellEnd"/>
          </w:p>
        </w:tc>
        <w:tc>
          <w:tcPr>
            <w:tcW w:w="2800" w:type="dxa"/>
            <w:noWrap/>
            <w:hideMark/>
          </w:tcPr>
          <w:p w14:paraId="34F3A0BA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elephanthead</w:t>
            </w:r>
            <w:proofErr w:type="spellEnd"/>
            <w:r w:rsidRPr="00F169E4">
              <w:t xml:space="preserve"> lousewort</w:t>
            </w:r>
          </w:p>
        </w:tc>
        <w:tc>
          <w:tcPr>
            <w:tcW w:w="1320" w:type="dxa"/>
            <w:noWrap/>
            <w:hideMark/>
          </w:tcPr>
          <w:p w14:paraId="0169D179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441EEC67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30A1ECE8" w14:textId="77777777" w:rsidR="006C6F1E" w:rsidRPr="00F169E4" w:rsidRDefault="006C6F1E" w:rsidP="00515DE5">
            <w:pPr>
              <w:pStyle w:val="NoSpacing"/>
            </w:pPr>
            <w:r w:rsidRPr="00F169E4">
              <w:t xml:space="preserve">Penstemon </w:t>
            </w:r>
            <w:proofErr w:type="spellStart"/>
            <w:r w:rsidRPr="00F169E4">
              <w:t>whippleanus</w:t>
            </w:r>
            <w:proofErr w:type="spellEnd"/>
          </w:p>
        </w:tc>
        <w:tc>
          <w:tcPr>
            <w:tcW w:w="2800" w:type="dxa"/>
            <w:noWrap/>
            <w:hideMark/>
          </w:tcPr>
          <w:p w14:paraId="4F0A589F" w14:textId="77777777" w:rsidR="006C6F1E" w:rsidRPr="00F169E4" w:rsidRDefault="006C6F1E" w:rsidP="00515DE5">
            <w:pPr>
              <w:pStyle w:val="NoSpacing"/>
            </w:pPr>
            <w:r w:rsidRPr="00F169E4">
              <w:t>Whipple's penstemon</w:t>
            </w:r>
          </w:p>
        </w:tc>
        <w:tc>
          <w:tcPr>
            <w:tcW w:w="1320" w:type="dxa"/>
            <w:noWrap/>
            <w:hideMark/>
          </w:tcPr>
          <w:p w14:paraId="5AF6AB85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358DE20E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715FF226" w14:textId="77777777" w:rsidR="006C6F1E" w:rsidRPr="00F169E4" w:rsidRDefault="006C6F1E" w:rsidP="00515DE5">
            <w:pPr>
              <w:pStyle w:val="NoSpacing"/>
            </w:pPr>
            <w:r w:rsidRPr="00F169E4">
              <w:t>Phleum alpinum</w:t>
            </w:r>
          </w:p>
        </w:tc>
        <w:tc>
          <w:tcPr>
            <w:tcW w:w="2800" w:type="dxa"/>
            <w:noWrap/>
            <w:hideMark/>
          </w:tcPr>
          <w:p w14:paraId="08D987A1" w14:textId="77777777" w:rsidR="006C6F1E" w:rsidRPr="00F169E4" w:rsidRDefault="006C6F1E" w:rsidP="00515DE5">
            <w:pPr>
              <w:pStyle w:val="NoSpacing"/>
            </w:pPr>
            <w:r w:rsidRPr="00F169E4">
              <w:t>alpine timothy</w:t>
            </w:r>
          </w:p>
        </w:tc>
        <w:tc>
          <w:tcPr>
            <w:tcW w:w="1320" w:type="dxa"/>
            <w:noWrap/>
            <w:hideMark/>
          </w:tcPr>
          <w:p w14:paraId="1C34EDA7" w14:textId="77777777" w:rsidR="006C6F1E" w:rsidRPr="00F169E4" w:rsidRDefault="006C6F1E" w:rsidP="00515DE5">
            <w:pPr>
              <w:pStyle w:val="NoSpacing"/>
            </w:pPr>
            <w:r w:rsidRPr="00F169E4">
              <w:t>NPG-L</w:t>
            </w:r>
          </w:p>
        </w:tc>
      </w:tr>
      <w:tr w:rsidR="006C6F1E" w:rsidRPr="00F169E4" w14:paraId="7F38FD55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1F260A61" w14:textId="77777777" w:rsidR="006C6F1E" w:rsidRPr="00F169E4" w:rsidRDefault="006C6F1E" w:rsidP="00515DE5">
            <w:pPr>
              <w:pStyle w:val="NoSpacing"/>
            </w:pPr>
            <w:r w:rsidRPr="00F169E4">
              <w:t>Phleum pratense</w:t>
            </w:r>
          </w:p>
        </w:tc>
        <w:tc>
          <w:tcPr>
            <w:tcW w:w="2800" w:type="dxa"/>
            <w:noWrap/>
            <w:hideMark/>
          </w:tcPr>
          <w:p w14:paraId="1168F62B" w14:textId="77777777" w:rsidR="006C6F1E" w:rsidRPr="00F169E4" w:rsidRDefault="006C6F1E" w:rsidP="00515DE5">
            <w:pPr>
              <w:pStyle w:val="NoSpacing"/>
            </w:pPr>
            <w:r w:rsidRPr="00F169E4">
              <w:t>timothy</w:t>
            </w:r>
          </w:p>
        </w:tc>
        <w:tc>
          <w:tcPr>
            <w:tcW w:w="1320" w:type="dxa"/>
            <w:noWrap/>
            <w:hideMark/>
          </w:tcPr>
          <w:p w14:paraId="02B89BAD" w14:textId="77777777" w:rsidR="006C6F1E" w:rsidRPr="00F169E4" w:rsidRDefault="006C6F1E" w:rsidP="00515DE5">
            <w:pPr>
              <w:pStyle w:val="NoSpacing"/>
            </w:pPr>
            <w:r w:rsidRPr="00F169E4">
              <w:t>IPG</w:t>
            </w:r>
          </w:p>
        </w:tc>
      </w:tr>
      <w:tr w:rsidR="006C6F1E" w:rsidRPr="00F169E4" w14:paraId="57E8650B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485B9CA4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Picea</w:t>
            </w:r>
            <w:proofErr w:type="spellEnd"/>
            <w:r w:rsidRPr="00F169E4">
              <w:t xml:space="preserve"> </w:t>
            </w:r>
            <w:proofErr w:type="spellStart"/>
            <w:r w:rsidRPr="00F169E4">
              <w:t>engelmannii</w:t>
            </w:r>
            <w:proofErr w:type="spellEnd"/>
          </w:p>
        </w:tc>
        <w:tc>
          <w:tcPr>
            <w:tcW w:w="2800" w:type="dxa"/>
            <w:noWrap/>
            <w:hideMark/>
          </w:tcPr>
          <w:p w14:paraId="7D952C98" w14:textId="77777777" w:rsidR="006C6F1E" w:rsidRPr="00F169E4" w:rsidRDefault="006C6F1E" w:rsidP="00515DE5">
            <w:pPr>
              <w:pStyle w:val="NoSpacing"/>
            </w:pPr>
            <w:r w:rsidRPr="00F169E4">
              <w:t>Engelmann spruce</w:t>
            </w:r>
          </w:p>
        </w:tc>
        <w:tc>
          <w:tcPr>
            <w:tcW w:w="1320" w:type="dxa"/>
            <w:noWrap/>
            <w:hideMark/>
          </w:tcPr>
          <w:p w14:paraId="5EDCCE6F" w14:textId="77777777" w:rsidR="006C6F1E" w:rsidRPr="00F169E4" w:rsidRDefault="006C6F1E" w:rsidP="00515DE5">
            <w:pPr>
              <w:pStyle w:val="NoSpacing"/>
            </w:pPr>
            <w:r w:rsidRPr="00F169E4">
              <w:t>NT</w:t>
            </w:r>
          </w:p>
        </w:tc>
      </w:tr>
      <w:tr w:rsidR="006C6F1E" w:rsidRPr="00F169E4" w14:paraId="2EA249FA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09794658" w14:textId="77777777" w:rsidR="006C6F1E" w:rsidRPr="00F169E4" w:rsidRDefault="006C6F1E" w:rsidP="00515DE5">
            <w:pPr>
              <w:pStyle w:val="NoSpacing"/>
            </w:pPr>
            <w:r w:rsidRPr="00F169E4">
              <w:t>Pinus edulis</w:t>
            </w:r>
          </w:p>
        </w:tc>
        <w:tc>
          <w:tcPr>
            <w:tcW w:w="2800" w:type="dxa"/>
            <w:noWrap/>
            <w:hideMark/>
          </w:tcPr>
          <w:p w14:paraId="0C8C4E4D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twoneedle</w:t>
            </w:r>
            <w:proofErr w:type="spellEnd"/>
            <w:r w:rsidRPr="00F169E4">
              <w:t xml:space="preserve"> pinyon</w:t>
            </w:r>
          </w:p>
        </w:tc>
        <w:tc>
          <w:tcPr>
            <w:tcW w:w="1320" w:type="dxa"/>
            <w:noWrap/>
            <w:hideMark/>
          </w:tcPr>
          <w:p w14:paraId="7DA49984" w14:textId="77777777" w:rsidR="006C6F1E" w:rsidRPr="00F169E4" w:rsidRDefault="006C6F1E" w:rsidP="00515DE5">
            <w:pPr>
              <w:pStyle w:val="NoSpacing"/>
            </w:pPr>
            <w:r w:rsidRPr="00F169E4">
              <w:t>NT</w:t>
            </w:r>
          </w:p>
        </w:tc>
      </w:tr>
      <w:tr w:rsidR="006C6F1E" w:rsidRPr="00F169E4" w14:paraId="61D26618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22FCBA63" w14:textId="77777777" w:rsidR="006C6F1E" w:rsidRPr="00F169E4" w:rsidRDefault="006C6F1E" w:rsidP="00515DE5">
            <w:pPr>
              <w:pStyle w:val="NoSpacing"/>
            </w:pPr>
            <w:r w:rsidRPr="00F169E4">
              <w:t>Plantago lanceolata</w:t>
            </w:r>
          </w:p>
        </w:tc>
        <w:tc>
          <w:tcPr>
            <w:tcW w:w="2800" w:type="dxa"/>
            <w:noWrap/>
            <w:hideMark/>
          </w:tcPr>
          <w:p w14:paraId="54873524" w14:textId="77777777" w:rsidR="006C6F1E" w:rsidRPr="00F169E4" w:rsidRDefault="006C6F1E" w:rsidP="00515DE5">
            <w:pPr>
              <w:pStyle w:val="NoSpacing"/>
            </w:pPr>
            <w:r w:rsidRPr="00F169E4">
              <w:t>narrowleaf plantain</w:t>
            </w:r>
          </w:p>
        </w:tc>
        <w:tc>
          <w:tcPr>
            <w:tcW w:w="1320" w:type="dxa"/>
            <w:noWrap/>
            <w:hideMark/>
          </w:tcPr>
          <w:p w14:paraId="620E835D" w14:textId="77777777" w:rsidR="006C6F1E" w:rsidRPr="00F169E4" w:rsidRDefault="006C6F1E" w:rsidP="00515DE5">
            <w:pPr>
              <w:pStyle w:val="NoSpacing"/>
            </w:pPr>
            <w:r w:rsidRPr="00F169E4">
              <w:t>IBF</w:t>
            </w:r>
          </w:p>
        </w:tc>
      </w:tr>
      <w:tr w:rsidR="006C6F1E" w:rsidRPr="00F169E4" w14:paraId="69D2FB42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5FA3825B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Platanthera</w:t>
            </w:r>
            <w:proofErr w:type="spellEnd"/>
            <w:r w:rsidRPr="00F169E4">
              <w:t xml:space="preserve"> </w:t>
            </w:r>
            <w:proofErr w:type="spellStart"/>
            <w:r w:rsidRPr="00F169E4">
              <w:t>obtusata</w:t>
            </w:r>
            <w:proofErr w:type="spellEnd"/>
          </w:p>
        </w:tc>
        <w:tc>
          <w:tcPr>
            <w:tcW w:w="2800" w:type="dxa"/>
            <w:noWrap/>
            <w:hideMark/>
          </w:tcPr>
          <w:p w14:paraId="1ECCBC85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bluntleaved</w:t>
            </w:r>
            <w:proofErr w:type="spellEnd"/>
            <w:r w:rsidRPr="00F169E4">
              <w:t xml:space="preserve"> orchid</w:t>
            </w:r>
          </w:p>
        </w:tc>
        <w:tc>
          <w:tcPr>
            <w:tcW w:w="1320" w:type="dxa"/>
            <w:noWrap/>
            <w:hideMark/>
          </w:tcPr>
          <w:p w14:paraId="2F68FD87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5EFE105D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5DFDFD4C" w14:textId="77777777" w:rsidR="006C6F1E" w:rsidRPr="00F169E4" w:rsidRDefault="006C6F1E" w:rsidP="00515DE5">
            <w:pPr>
              <w:pStyle w:val="NoSpacing"/>
            </w:pPr>
            <w:r w:rsidRPr="00F169E4">
              <w:t xml:space="preserve">Poa </w:t>
            </w:r>
            <w:proofErr w:type="spellStart"/>
            <w:r w:rsidRPr="00F169E4">
              <w:t>alpina</w:t>
            </w:r>
            <w:proofErr w:type="spellEnd"/>
          </w:p>
        </w:tc>
        <w:tc>
          <w:tcPr>
            <w:tcW w:w="2800" w:type="dxa"/>
            <w:noWrap/>
            <w:hideMark/>
          </w:tcPr>
          <w:p w14:paraId="73EB4325" w14:textId="77777777" w:rsidR="006C6F1E" w:rsidRPr="00F169E4" w:rsidRDefault="006C6F1E" w:rsidP="00515DE5">
            <w:pPr>
              <w:pStyle w:val="NoSpacing"/>
            </w:pPr>
            <w:r w:rsidRPr="00F169E4">
              <w:t>alpine bluegrass</w:t>
            </w:r>
          </w:p>
        </w:tc>
        <w:tc>
          <w:tcPr>
            <w:tcW w:w="1320" w:type="dxa"/>
            <w:noWrap/>
            <w:hideMark/>
          </w:tcPr>
          <w:p w14:paraId="237BC9EB" w14:textId="77777777" w:rsidR="006C6F1E" w:rsidRPr="00F169E4" w:rsidRDefault="006C6F1E" w:rsidP="00515DE5">
            <w:pPr>
              <w:pStyle w:val="NoSpacing"/>
            </w:pPr>
            <w:r w:rsidRPr="00F169E4">
              <w:t>NPG-L</w:t>
            </w:r>
          </w:p>
        </w:tc>
      </w:tr>
      <w:tr w:rsidR="006C6F1E" w:rsidRPr="00F169E4" w14:paraId="55728C00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53C6B160" w14:textId="77777777" w:rsidR="006C6F1E" w:rsidRPr="00F169E4" w:rsidRDefault="006C6F1E" w:rsidP="00515DE5">
            <w:pPr>
              <w:pStyle w:val="NoSpacing"/>
            </w:pPr>
            <w:r w:rsidRPr="00F169E4">
              <w:t xml:space="preserve">Poa </w:t>
            </w:r>
            <w:proofErr w:type="spellStart"/>
            <w:r w:rsidRPr="00F169E4">
              <w:t>fendleriana</w:t>
            </w:r>
            <w:proofErr w:type="spellEnd"/>
          </w:p>
        </w:tc>
        <w:tc>
          <w:tcPr>
            <w:tcW w:w="2800" w:type="dxa"/>
            <w:noWrap/>
            <w:hideMark/>
          </w:tcPr>
          <w:p w14:paraId="088F97CE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muttongrass</w:t>
            </w:r>
            <w:proofErr w:type="spellEnd"/>
          </w:p>
        </w:tc>
        <w:tc>
          <w:tcPr>
            <w:tcW w:w="1320" w:type="dxa"/>
            <w:noWrap/>
            <w:hideMark/>
          </w:tcPr>
          <w:p w14:paraId="07BF6AD8" w14:textId="77777777" w:rsidR="006C6F1E" w:rsidRPr="00F169E4" w:rsidRDefault="006C6F1E" w:rsidP="00515DE5">
            <w:pPr>
              <w:pStyle w:val="NoSpacing"/>
            </w:pPr>
            <w:r w:rsidRPr="00F169E4">
              <w:t>NPG-L</w:t>
            </w:r>
          </w:p>
        </w:tc>
      </w:tr>
      <w:tr w:rsidR="006C6F1E" w:rsidRPr="00F169E4" w14:paraId="650C484D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2671CA4C" w14:textId="77777777" w:rsidR="006C6F1E" w:rsidRPr="00F169E4" w:rsidRDefault="006C6F1E" w:rsidP="00515DE5">
            <w:pPr>
              <w:pStyle w:val="NoSpacing"/>
            </w:pPr>
            <w:r w:rsidRPr="00F169E4">
              <w:t>Poa palustris</w:t>
            </w:r>
          </w:p>
        </w:tc>
        <w:tc>
          <w:tcPr>
            <w:tcW w:w="2800" w:type="dxa"/>
            <w:noWrap/>
            <w:hideMark/>
          </w:tcPr>
          <w:p w14:paraId="766A8778" w14:textId="77777777" w:rsidR="006C6F1E" w:rsidRPr="00F169E4" w:rsidRDefault="006C6F1E" w:rsidP="00515DE5">
            <w:pPr>
              <w:pStyle w:val="NoSpacing"/>
            </w:pPr>
            <w:r w:rsidRPr="00F169E4">
              <w:t>fowl bluegrass</w:t>
            </w:r>
          </w:p>
        </w:tc>
        <w:tc>
          <w:tcPr>
            <w:tcW w:w="1320" w:type="dxa"/>
            <w:noWrap/>
            <w:hideMark/>
          </w:tcPr>
          <w:p w14:paraId="6FDBF9D5" w14:textId="77777777" w:rsidR="006C6F1E" w:rsidRPr="00F169E4" w:rsidRDefault="006C6F1E" w:rsidP="00515DE5">
            <w:pPr>
              <w:pStyle w:val="NoSpacing"/>
            </w:pPr>
            <w:r w:rsidRPr="00F169E4">
              <w:t>NPG-L</w:t>
            </w:r>
          </w:p>
        </w:tc>
      </w:tr>
      <w:tr w:rsidR="006C6F1E" w:rsidRPr="00F169E4" w14:paraId="0F26D7FE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233EAFC8" w14:textId="77777777" w:rsidR="006C6F1E" w:rsidRPr="00F169E4" w:rsidRDefault="006C6F1E" w:rsidP="00515DE5">
            <w:pPr>
              <w:pStyle w:val="NoSpacing"/>
            </w:pPr>
            <w:r w:rsidRPr="00F169E4">
              <w:t>Poa pratensis</w:t>
            </w:r>
          </w:p>
        </w:tc>
        <w:tc>
          <w:tcPr>
            <w:tcW w:w="2800" w:type="dxa"/>
            <w:noWrap/>
            <w:hideMark/>
          </w:tcPr>
          <w:p w14:paraId="36EA3E29" w14:textId="77777777" w:rsidR="006C6F1E" w:rsidRPr="00F169E4" w:rsidRDefault="006C6F1E" w:rsidP="00515DE5">
            <w:pPr>
              <w:pStyle w:val="NoSpacing"/>
            </w:pPr>
            <w:r w:rsidRPr="00F169E4">
              <w:t>Kentucky bluegrass</w:t>
            </w:r>
          </w:p>
        </w:tc>
        <w:tc>
          <w:tcPr>
            <w:tcW w:w="1320" w:type="dxa"/>
            <w:noWrap/>
            <w:hideMark/>
          </w:tcPr>
          <w:p w14:paraId="535F6EB4" w14:textId="77777777" w:rsidR="006C6F1E" w:rsidRPr="00F169E4" w:rsidRDefault="006C6F1E" w:rsidP="00515DE5">
            <w:pPr>
              <w:pStyle w:val="NoSpacing"/>
            </w:pPr>
            <w:r w:rsidRPr="00F169E4">
              <w:t>IPG-L</w:t>
            </w:r>
          </w:p>
        </w:tc>
      </w:tr>
      <w:tr w:rsidR="006C6F1E" w:rsidRPr="00F169E4" w14:paraId="009B1090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6038F4A0" w14:textId="77777777" w:rsidR="006C6F1E" w:rsidRPr="00F169E4" w:rsidRDefault="006C6F1E" w:rsidP="00515DE5">
            <w:pPr>
              <w:pStyle w:val="NoSpacing"/>
            </w:pPr>
            <w:r w:rsidRPr="00F169E4">
              <w:t>Poa spp.</w:t>
            </w:r>
          </w:p>
        </w:tc>
        <w:tc>
          <w:tcPr>
            <w:tcW w:w="2800" w:type="dxa"/>
            <w:noWrap/>
            <w:hideMark/>
          </w:tcPr>
          <w:p w14:paraId="040D97AA" w14:textId="77777777" w:rsidR="006C6F1E" w:rsidRPr="00F169E4" w:rsidRDefault="006C6F1E" w:rsidP="00515DE5">
            <w:pPr>
              <w:pStyle w:val="NoSpacing"/>
            </w:pPr>
          </w:p>
        </w:tc>
        <w:tc>
          <w:tcPr>
            <w:tcW w:w="1320" w:type="dxa"/>
            <w:noWrap/>
            <w:hideMark/>
          </w:tcPr>
          <w:p w14:paraId="187FF9B3" w14:textId="77777777" w:rsidR="006C6F1E" w:rsidRPr="00F169E4" w:rsidRDefault="006C6F1E" w:rsidP="00515DE5">
            <w:pPr>
              <w:pStyle w:val="NoSpacing"/>
            </w:pPr>
            <w:r w:rsidRPr="00F169E4">
              <w:t>Grass</w:t>
            </w:r>
          </w:p>
        </w:tc>
      </w:tr>
      <w:tr w:rsidR="006C6F1E" w:rsidRPr="00F169E4" w14:paraId="0AF0BD12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57D71132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Poaceae</w:t>
            </w:r>
            <w:proofErr w:type="spellEnd"/>
            <w:r w:rsidRPr="00F169E4">
              <w:t xml:space="preserve"> spp.</w:t>
            </w:r>
          </w:p>
        </w:tc>
        <w:tc>
          <w:tcPr>
            <w:tcW w:w="2800" w:type="dxa"/>
            <w:noWrap/>
            <w:hideMark/>
          </w:tcPr>
          <w:p w14:paraId="70BB7D6F" w14:textId="77777777" w:rsidR="006C6F1E" w:rsidRPr="00F169E4" w:rsidRDefault="006C6F1E" w:rsidP="00515DE5">
            <w:pPr>
              <w:pStyle w:val="NoSpacing"/>
            </w:pPr>
          </w:p>
        </w:tc>
        <w:tc>
          <w:tcPr>
            <w:tcW w:w="1320" w:type="dxa"/>
            <w:noWrap/>
            <w:hideMark/>
          </w:tcPr>
          <w:p w14:paraId="63C8018F" w14:textId="77777777" w:rsidR="006C6F1E" w:rsidRPr="00F169E4" w:rsidRDefault="006C6F1E" w:rsidP="00515DE5">
            <w:pPr>
              <w:pStyle w:val="NoSpacing"/>
            </w:pPr>
            <w:r w:rsidRPr="00F169E4">
              <w:t>Grass</w:t>
            </w:r>
          </w:p>
        </w:tc>
      </w:tr>
      <w:tr w:rsidR="006C6F1E" w:rsidRPr="00F169E4" w14:paraId="32E8B12B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50920127" w14:textId="77777777" w:rsidR="006C6F1E" w:rsidRPr="00F169E4" w:rsidRDefault="006C6F1E" w:rsidP="00515DE5">
            <w:pPr>
              <w:pStyle w:val="NoSpacing"/>
            </w:pPr>
            <w:r w:rsidRPr="00F169E4">
              <w:t>Populus angustifolia</w:t>
            </w:r>
          </w:p>
        </w:tc>
        <w:tc>
          <w:tcPr>
            <w:tcW w:w="2800" w:type="dxa"/>
            <w:noWrap/>
            <w:hideMark/>
          </w:tcPr>
          <w:p w14:paraId="0C43160E" w14:textId="77777777" w:rsidR="006C6F1E" w:rsidRPr="00F169E4" w:rsidRDefault="006C6F1E" w:rsidP="00515DE5">
            <w:pPr>
              <w:pStyle w:val="NoSpacing"/>
            </w:pPr>
            <w:r w:rsidRPr="00F169E4">
              <w:t>narrowleaf cottonwood</w:t>
            </w:r>
          </w:p>
        </w:tc>
        <w:tc>
          <w:tcPr>
            <w:tcW w:w="1320" w:type="dxa"/>
            <w:noWrap/>
            <w:hideMark/>
          </w:tcPr>
          <w:p w14:paraId="04B1C53F" w14:textId="77777777" w:rsidR="006C6F1E" w:rsidRPr="00F169E4" w:rsidRDefault="006C6F1E" w:rsidP="00515DE5">
            <w:pPr>
              <w:pStyle w:val="NoSpacing"/>
            </w:pPr>
            <w:r w:rsidRPr="00F169E4">
              <w:t>NT</w:t>
            </w:r>
          </w:p>
        </w:tc>
      </w:tr>
      <w:tr w:rsidR="006C6F1E" w:rsidRPr="00F169E4" w14:paraId="7039ADF5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23E189B4" w14:textId="77777777" w:rsidR="006C6F1E" w:rsidRPr="00F169E4" w:rsidRDefault="006C6F1E" w:rsidP="00515DE5">
            <w:pPr>
              <w:pStyle w:val="NoSpacing"/>
            </w:pPr>
            <w:r w:rsidRPr="00F169E4">
              <w:t xml:space="preserve">Populus </w:t>
            </w:r>
            <w:proofErr w:type="spellStart"/>
            <w:r w:rsidRPr="00F169E4">
              <w:t>tremuloides</w:t>
            </w:r>
            <w:proofErr w:type="spellEnd"/>
          </w:p>
        </w:tc>
        <w:tc>
          <w:tcPr>
            <w:tcW w:w="2800" w:type="dxa"/>
            <w:noWrap/>
            <w:hideMark/>
          </w:tcPr>
          <w:p w14:paraId="1E6C7205" w14:textId="77777777" w:rsidR="006C6F1E" w:rsidRPr="00F169E4" w:rsidRDefault="006C6F1E" w:rsidP="00515DE5">
            <w:pPr>
              <w:pStyle w:val="NoSpacing"/>
            </w:pPr>
            <w:r w:rsidRPr="00F169E4">
              <w:t>quaking aspen</w:t>
            </w:r>
          </w:p>
        </w:tc>
        <w:tc>
          <w:tcPr>
            <w:tcW w:w="1320" w:type="dxa"/>
            <w:noWrap/>
            <w:hideMark/>
          </w:tcPr>
          <w:p w14:paraId="415EE310" w14:textId="77777777" w:rsidR="006C6F1E" w:rsidRPr="00F169E4" w:rsidRDefault="006C6F1E" w:rsidP="00515DE5">
            <w:pPr>
              <w:pStyle w:val="NoSpacing"/>
            </w:pPr>
            <w:r w:rsidRPr="00F169E4">
              <w:t>NT</w:t>
            </w:r>
          </w:p>
        </w:tc>
      </w:tr>
      <w:tr w:rsidR="006C6F1E" w:rsidRPr="00F169E4" w14:paraId="23FDBAE3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6FD38557" w14:textId="77777777" w:rsidR="006C6F1E" w:rsidRPr="00F169E4" w:rsidRDefault="006C6F1E" w:rsidP="00515DE5">
            <w:pPr>
              <w:pStyle w:val="NoSpacing"/>
            </w:pPr>
            <w:r w:rsidRPr="00F169E4">
              <w:t>Potentilla argentea</w:t>
            </w:r>
          </w:p>
        </w:tc>
        <w:tc>
          <w:tcPr>
            <w:tcW w:w="2800" w:type="dxa"/>
            <w:noWrap/>
            <w:hideMark/>
          </w:tcPr>
          <w:p w14:paraId="20AF45D5" w14:textId="77777777" w:rsidR="006C6F1E" w:rsidRPr="00F169E4" w:rsidRDefault="006C6F1E" w:rsidP="00515DE5">
            <w:pPr>
              <w:pStyle w:val="NoSpacing"/>
            </w:pPr>
            <w:r w:rsidRPr="00F169E4">
              <w:t>silver cinquefoil</w:t>
            </w:r>
          </w:p>
        </w:tc>
        <w:tc>
          <w:tcPr>
            <w:tcW w:w="1320" w:type="dxa"/>
            <w:noWrap/>
            <w:hideMark/>
          </w:tcPr>
          <w:p w14:paraId="7F16AD27" w14:textId="77777777" w:rsidR="006C6F1E" w:rsidRPr="00F169E4" w:rsidRDefault="006C6F1E" w:rsidP="00515DE5">
            <w:pPr>
              <w:pStyle w:val="NoSpacing"/>
            </w:pPr>
            <w:r w:rsidRPr="00F169E4">
              <w:t>IPF</w:t>
            </w:r>
          </w:p>
        </w:tc>
      </w:tr>
      <w:tr w:rsidR="006C6F1E" w:rsidRPr="00F169E4" w14:paraId="2892CE87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57F76AE8" w14:textId="77777777" w:rsidR="006C6F1E" w:rsidRPr="00F169E4" w:rsidRDefault="006C6F1E" w:rsidP="00515DE5">
            <w:pPr>
              <w:pStyle w:val="NoSpacing"/>
            </w:pPr>
            <w:r w:rsidRPr="00F169E4">
              <w:t>Potentilla spp.</w:t>
            </w:r>
          </w:p>
        </w:tc>
        <w:tc>
          <w:tcPr>
            <w:tcW w:w="2800" w:type="dxa"/>
            <w:noWrap/>
            <w:hideMark/>
          </w:tcPr>
          <w:p w14:paraId="49CD3B52" w14:textId="77777777" w:rsidR="006C6F1E" w:rsidRPr="00F169E4" w:rsidRDefault="006C6F1E" w:rsidP="00515DE5">
            <w:pPr>
              <w:pStyle w:val="NoSpacing"/>
            </w:pPr>
          </w:p>
        </w:tc>
        <w:tc>
          <w:tcPr>
            <w:tcW w:w="1320" w:type="dxa"/>
            <w:noWrap/>
            <w:hideMark/>
          </w:tcPr>
          <w:p w14:paraId="616987FD" w14:textId="77777777" w:rsidR="006C6F1E" w:rsidRPr="00F169E4" w:rsidRDefault="006C6F1E" w:rsidP="00515DE5">
            <w:pPr>
              <w:pStyle w:val="NoSpacing"/>
            </w:pPr>
            <w:r w:rsidRPr="00F169E4">
              <w:t>Forb</w:t>
            </w:r>
          </w:p>
        </w:tc>
      </w:tr>
      <w:tr w:rsidR="006C6F1E" w:rsidRPr="00F169E4" w14:paraId="757BD357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2309CDD0" w14:textId="77777777" w:rsidR="006C6F1E" w:rsidRPr="00F169E4" w:rsidRDefault="006C6F1E" w:rsidP="00515DE5">
            <w:pPr>
              <w:pStyle w:val="NoSpacing"/>
            </w:pPr>
            <w:r w:rsidRPr="00F169E4">
              <w:t xml:space="preserve">Primula </w:t>
            </w:r>
            <w:proofErr w:type="spellStart"/>
            <w:r w:rsidRPr="00F169E4">
              <w:t>parryi</w:t>
            </w:r>
            <w:proofErr w:type="spellEnd"/>
          </w:p>
        </w:tc>
        <w:tc>
          <w:tcPr>
            <w:tcW w:w="2800" w:type="dxa"/>
            <w:noWrap/>
            <w:hideMark/>
          </w:tcPr>
          <w:p w14:paraId="4A2963F4" w14:textId="77777777" w:rsidR="006C6F1E" w:rsidRPr="00F169E4" w:rsidRDefault="006C6F1E" w:rsidP="00515DE5">
            <w:pPr>
              <w:pStyle w:val="NoSpacing"/>
            </w:pPr>
            <w:r w:rsidRPr="00F169E4">
              <w:t>Parry's primrose</w:t>
            </w:r>
          </w:p>
        </w:tc>
        <w:tc>
          <w:tcPr>
            <w:tcW w:w="1320" w:type="dxa"/>
            <w:noWrap/>
            <w:hideMark/>
          </w:tcPr>
          <w:p w14:paraId="30EC54BE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16C083AD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2A679409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Pseudotsuga</w:t>
            </w:r>
            <w:proofErr w:type="spellEnd"/>
            <w:r w:rsidRPr="00F169E4">
              <w:t xml:space="preserve"> </w:t>
            </w:r>
            <w:proofErr w:type="spellStart"/>
            <w:r w:rsidRPr="00F169E4">
              <w:t>menziesii</w:t>
            </w:r>
            <w:proofErr w:type="spellEnd"/>
          </w:p>
        </w:tc>
        <w:tc>
          <w:tcPr>
            <w:tcW w:w="2800" w:type="dxa"/>
            <w:noWrap/>
            <w:hideMark/>
          </w:tcPr>
          <w:p w14:paraId="62A6F89B" w14:textId="77777777" w:rsidR="006C6F1E" w:rsidRPr="00F169E4" w:rsidRDefault="006C6F1E" w:rsidP="00515DE5">
            <w:pPr>
              <w:pStyle w:val="NoSpacing"/>
            </w:pPr>
            <w:r w:rsidRPr="00F169E4">
              <w:t>Douglas-fir</w:t>
            </w:r>
          </w:p>
        </w:tc>
        <w:tc>
          <w:tcPr>
            <w:tcW w:w="1320" w:type="dxa"/>
            <w:noWrap/>
            <w:hideMark/>
          </w:tcPr>
          <w:p w14:paraId="3A9C3C42" w14:textId="77777777" w:rsidR="006C6F1E" w:rsidRPr="00F169E4" w:rsidRDefault="006C6F1E" w:rsidP="00515DE5">
            <w:pPr>
              <w:pStyle w:val="NoSpacing"/>
            </w:pPr>
            <w:r w:rsidRPr="00F169E4">
              <w:t>NT</w:t>
            </w:r>
          </w:p>
        </w:tc>
      </w:tr>
      <w:tr w:rsidR="006C6F1E" w:rsidRPr="00F169E4" w14:paraId="4615CD04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72883333" w14:textId="77777777" w:rsidR="006C6F1E" w:rsidRPr="00F169E4" w:rsidRDefault="006C6F1E" w:rsidP="00515DE5">
            <w:pPr>
              <w:pStyle w:val="NoSpacing"/>
            </w:pPr>
            <w:r w:rsidRPr="00F169E4">
              <w:t>Pyrola minor</w:t>
            </w:r>
          </w:p>
        </w:tc>
        <w:tc>
          <w:tcPr>
            <w:tcW w:w="2800" w:type="dxa"/>
            <w:noWrap/>
            <w:hideMark/>
          </w:tcPr>
          <w:p w14:paraId="6E2123EF" w14:textId="77777777" w:rsidR="006C6F1E" w:rsidRPr="00F169E4" w:rsidRDefault="006C6F1E" w:rsidP="00515DE5">
            <w:pPr>
              <w:pStyle w:val="NoSpacing"/>
            </w:pPr>
            <w:r w:rsidRPr="00F169E4">
              <w:t>snowline wintergreen</w:t>
            </w:r>
          </w:p>
        </w:tc>
        <w:tc>
          <w:tcPr>
            <w:tcW w:w="1320" w:type="dxa"/>
            <w:noWrap/>
            <w:hideMark/>
          </w:tcPr>
          <w:p w14:paraId="086C8422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NSubS</w:t>
            </w:r>
            <w:proofErr w:type="spellEnd"/>
          </w:p>
        </w:tc>
      </w:tr>
      <w:tr w:rsidR="006C6F1E" w:rsidRPr="00F169E4" w14:paraId="6B5847B8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4D66E2ED" w14:textId="77777777" w:rsidR="006C6F1E" w:rsidRPr="00F169E4" w:rsidRDefault="006C6F1E" w:rsidP="00515DE5">
            <w:pPr>
              <w:pStyle w:val="NoSpacing"/>
            </w:pPr>
            <w:r w:rsidRPr="00F169E4">
              <w:t xml:space="preserve">Quercus </w:t>
            </w:r>
            <w:proofErr w:type="spellStart"/>
            <w:r w:rsidRPr="00F169E4">
              <w:t>gambelii</w:t>
            </w:r>
            <w:proofErr w:type="spellEnd"/>
          </w:p>
        </w:tc>
        <w:tc>
          <w:tcPr>
            <w:tcW w:w="2800" w:type="dxa"/>
            <w:noWrap/>
            <w:hideMark/>
          </w:tcPr>
          <w:p w14:paraId="7F1C7B15" w14:textId="77777777" w:rsidR="006C6F1E" w:rsidRPr="00F169E4" w:rsidRDefault="006C6F1E" w:rsidP="00515DE5">
            <w:pPr>
              <w:pStyle w:val="NoSpacing"/>
            </w:pPr>
            <w:r w:rsidRPr="00F169E4">
              <w:t>Gambel oak</w:t>
            </w:r>
          </w:p>
        </w:tc>
        <w:tc>
          <w:tcPr>
            <w:tcW w:w="1320" w:type="dxa"/>
            <w:noWrap/>
            <w:hideMark/>
          </w:tcPr>
          <w:p w14:paraId="02AABE6F" w14:textId="77777777" w:rsidR="006C6F1E" w:rsidRPr="00F169E4" w:rsidRDefault="006C6F1E" w:rsidP="00515DE5">
            <w:pPr>
              <w:pStyle w:val="NoSpacing"/>
            </w:pPr>
            <w:r w:rsidRPr="00F169E4">
              <w:t>NS</w:t>
            </w:r>
          </w:p>
        </w:tc>
      </w:tr>
      <w:tr w:rsidR="006C6F1E" w:rsidRPr="00F169E4" w14:paraId="24DCAB7F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34C43BCF" w14:textId="77777777" w:rsidR="006C6F1E" w:rsidRPr="00F169E4" w:rsidRDefault="006C6F1E" w:rsidP="00515DE5">
            <w:pPr>
              <w:pStyle w:val="NoSpacing"/>
            </w:pPr>
            <w:r w:rsidRPr="00F169E4">
              <w:t xml:space="preserve">Ribes </w:t>
            </w:r>
            <w:proofErr w:type="spellStart"/>
            <w:r w:rsidRPr="00F169E4">
              <w:t>montigenum</w:t>
            </w:r>
            <w:proofErr w:type="spellEnd"/>
          </w:p>
        </w:tc>
        <w:tc>
          <w:tcPr>
            <w:tcW w:w="2800" w:type="dxa"/>
            <w:noWrap/>
            <w:hideMark/>
          </w:tcPr>
          <w:p w14:paraId="67373635" w14:textId="77777777" w:rsidR="006C6F1E" w:rsidRPr="00F169E4" w:rsidRDefault="006C6F1E" w:rsidP="00515DE5">
            <w:pPr>
              <w:pStyle w:val="NoSpacing"/>
            </w:pPr>
            <w:r w:rsidRPr="00F169E4">
              <w:t>gooseberry currant</w:t>
            </w:r>
          </w:p>
        </w:tc>
        <w:tc>
          <w:tcPr>
            <w:tcW w:w="1320" w:type="dxa"/>
            <w:noWrap/>
            <w:hideMark/>
          </w:tcPr>
          <w:p w14:paraId="4C27906E" w14:textId="77777777" w:rsidR="006C6F1E" w:rsidRPr="00F169E4" w:rsidRDefault="006C6F1E" w:rsidP="00515DE5">
            <w:pPr>
              <w:pStyle w:val="NoSpacing"/>
            </w:pPr>
            <w:r w:rsidRPr="00F169E4">
              <w:t>NS</w:t>
            </w:r>
          </w:p>
        </w:tc>
      </w:tr>
      <w:tr w:rsidR="006C6F1E" w:rsidRPr="00F169E4" w14:paraId="4F0D161B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40ABF151" w14:textId="77777777" w:rsidR="006C6F1E" w:rsidRPr="00F169E4" w:rsidRDefault="006C6F1E" w:rsidP="00515DE5">
            <w:pPr>
              <w:pStyle w:val="NoSpacing"/>
            </w:pPr>
            <w:r w:rsidRPr="00F169E4">
              <w:t xml:space="preserve">Rosa </w:t>
            </w:r>
            <w:proofErr w:type="spellStart"/>
            <w:r w:rsidRPr="00F169E4">
              <w:t>woodsii</w:t>
            </w:r>
            <w:proofErr w:type="spellEnd"/>
          </w:p>
        </w:tc>
        <w:tc>
          <w:tcPr>
            <w:tcW w:w="2800" w:type="dxa"/>
            <w:noWrap/>
            <w:hideMark/>
          </w:tcPr>
          <w:p w14:paraId="1F558386" w14:textId="77777777" w:rsidR="006C6F1E" w:rsidRPr="00F169E4" w:rsidRDefault="006C6F1E" w:rsidP="00515DE5">
            <w:pPr>
              <w:pStyle w:val="NoSpacing"/>
            </w:pPr>
            <w:r w:rsidRPr="00F169E4">
              <w:t>Wood's rose</w:t>
            </w:r>
          </w:p>
        </w:tc>
        <w:tc>
          <w:tcPr>
            <w:tcW w:w="1320" w:type="dxa"/>
            <w:noWrap/>
            <w:hideMark/>
          </w:tcPr>
          <w:p w14:paraId="2EA37004" w14:textId="77777777" w:rsidR="006C6F1E" w:rsidRPr="00F169E4" w:rsidRDefault="006C6F1E" w:rsidP="00515DE5">
            <w:pPr>
              <w:pStyle w:val="NoSpacing"/>
            </w:pPr>
            <w:r w:rsidRPr="00F169E4">
              <w:t>NS</w:t>
            </w:r>
          </w:p>
        </w:tc>
      </w:tr>
      <w:tr w:rsidR="006C6F1E" w:rsidRPr="00F169E4" w14:paraId="7B8D3AFB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4415DCAE" w14:textId="77777777" w:rsidR="006C6F1E" w:rsidRPr="00F169E4" w:rsidRDefault="006C6F1E" w:rsidP="00515DE5">
            <w:pPr>
              <w:pStyle w:val="NoSpacing"/>
            </w:pPr>
            <w:r w:rsidRPr="00F169E4">
              <w:t xml:space="preserve">Rubus </w:t>
            </w:r>
            <w:proofErr w:type="spellStart"/>
            <w:r w:rsidRPr="00F169E4">
              <w:t>idaeus</w:t>
            </w:r>
            <w:proofErr w:type="spellEnd"/>
            <w:r w:rsidRPr="00F169E4">
              <w:t xml:space="preserve"> ssp. </w:t>
            </w:r>
            <w:proofErr w:type="spellStart"/>
            <w:r w:rsidRPr="00F169E4">
              <w:t>strigosus</w:t>
            </w:r>
            <w:proofErr w:type="spellEnd"/>
            <w:r w:rsidRPr="00F169E4">
              <w:t xml:space="preserve"> </w:t>
            </w:r>
          </w:p>
        </w:tc>
        <w:tc>
          <w:tcPr>
            <w:tcW w:w="2800" w:type="dxa"/>
            <w:noWrap/>
            <w:hideMark/>
          </w:tcPr>
          <w:p w14:paraId="15BFD502" w14:textId="77777777" w:rsidR="006C6F1E" w:rsidRPr="00F169E4" w:rsidRDefault="006C6F1E" w:rsidP="00515DE5">
            <w:pPr>
              <w:pStyle w:val="NoSpacing"/>
            </w:pPr>
            <w:r w:rsidRPr="00F169E4">
              <w:t>American red raspberry</w:t>
            </w:r>
          </w:p>
        </w:tc>
        <w:tc>
          <w:tcPr>
            <w:tcW w:w="1320" w:type="dxa"/>
            <w:noWrap/>
            <w:hideMark/>
          </w:tcPr>
          <w:p w14:paraId="7B5B6060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NSubS</w:t>
            </w:r>
            <w:proofErr w:type="spellEnd"/>
          </w:p>
        </w:tc>
      </w:tr>
      <w:tr w:rsidR="006C6F1E" w:rsidRPr="00F169E4" w14:paraId="46DFDC23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741CB5FA" w14:textId="77777777" w:rsidR="006C6F1E" w:rsidRPr="00F169E4" w:rsidRDefault="006C6F1E" w:rsidP="00515DE5">
            <w:pPr>
              <w:pStyle w:val="NoSpacing"/>
            </w:pPr>
            <w:r w:rsidRPr="00F169E4">
              <w:t>Rubus spp.</w:t>
            </w:r>
          </w:p>
        </w:tc>
        <w:tc>
          <w:tcPr>
            <w:tcW w:w="2800" w:type="dxa"/>
            <w:noWrap/>
            <w:hideMark/>
          </w:tcPr>
          <w:p w14:paraId="0C7E2F56" w14:textId="77777777" w:rsidR="006C6F1E" w:rsidRPr="00F169E4" w:rsidRDefault="006C6F1E" w:rsidP="00515DE5">
            <w:pPr>
              <w:pStyle w:val="NoSpacing"/>
            </w:pPr>
          </w:p>
        </w:tc>
        <w:tc>
          <w:tcPr>
            <w:tcW w:w="1320" w:type="dxa"/>
            <w:noWrap/>
            <w:hideMark/>
          </w:tcPr>
          <w:p w14:paraId="5FEA9EED" w14:textId="77777777" w:rsidR="006C6F1E" w:rsidRPr="00F169E4" w:rsidRDefault="006C6F1E" w:rsidP="00515DE5">
            <w:pPr>
              <w:pStyle w:val="NoSpacing"/>
            </w:pPr>
            <w:r w:rsidRPr="00F169E4">
              <w:t>NS</w:t>
            </w:r>
          </w:p>
        </w:tc>
      </w:tr>
      <w:tr w:rsidR="006C6F1E" w:rsidRPr="00F169E4" w14:paraId="57C891D2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150D1617" w14:textId="77777777" w:rsidR="006C6F1E" w:rsidRPr="00F169E4" w:rsidRDefault="006C6F1E" w:rsidP="00515DE5">
            <w:pPr>
              <w:pStyle w:val="NoSpacing"/>
            </w:pPr>
            <w:r w:rsidRPr="00F169E4">
              <w:t xml:space="preserve">Salix </w:t>
            </w:r>
            <w:proofErr w:type="spellStart"/>
            <w:r w:rsidRPr="00F169E4">
              <w:t>bebbiana</w:t>
            </w:r>
            <w:proofErr w:type="spellEnd"/>
          </w:p>
        </w:tc>
        <w:tc>
          <w:tcPr>
            <w:tcW w:w="2800" w:type="dxa"/>
            <w:noWrap/>
            <w:hideMark/>
          </w:tcPr>
          <w:p w14:paraId="32152EFF" w14:textId="77777777" w:rsidR="006C6F1E" w:rsidRPr="00F169E4" w:rsidRDefault="006C6F1E" w:rsidP="00515DE5">
            <w:pPr>
              <w:pStyle w:val="NoSpacing"/>
            </w:pPr>
            <w:r w:rsidRPr="00F169E4">
              <w:t>Bebb willow</w:t>
            </w:r>
          </w:p>
        </w:tc>
        <w:tc>
          <w:tcPr>
            <w:tcW w:w="1320" w:type="dxa"/>
            <w:noWrap/>
            <w:hideMark/>
          </w:tcPr>
          <w:p w14:paraId="71B8C0C7" w14:textId="77777777" w:rsidR="006C6F1E" w:rsidRPr="00F169E4" w:rsidRDefault="006C6F1E" w:rsidP="00515DE5">
            <w:pPr>
              <w:pStyle w:val="NoSpacing"/>
            </w:pPr>
            <w:r w:rsidRPr="00F169E4">
              <w:t>NS</w:t>
            </w:r>
          </w:p>
        </w:tc>
      </w:tr>
      <w:tr w:rsidR="006C6F1E" w:rsidRPr="00F169E4" w14:paraId="40560F77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448F051F" w14:textId="77777777" w:rsidR="006C6F1E" w:rsidRPr="00F169E4" w:rsidRDefault="006C6F1E" w:rsidP="00515DE5">
            <w:pPr>
              <w:pStyle w:val="NoSpacing"/>
            </w:pPr>
            <w:r w:rsidRPr="00F169E4">
              <w:t xml:space="preserve">Salix </w:t>
            </w:r>
            <w:proofErr w:type="spellStart"/>
            <w:r w:rsidRPr="00F169E4">
              <w:t>brachycarpa</w:t>
            </w:r>
            <w:proofErr w:type="spellEnd"/>
          </w:p>
        </w:tc>
        <w:tc>
          <w:tcPr>
            <w:tcW w:w="2800" w:type="dxa"/>
            <w:noWrap/>
            <w:hideMark/>
          </w:tcPr>
          <w:p w14:paraId="3DC45C51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shortfruit</w:t>
            </w:r>
            <w:proofErr w:type="spellEnd"/>
            <w:r w:rsidRPr="00F169E4">
              <w:t xml:space="preserve"> willow</w:t>
            </w:r>
          </w:p>
        </w:tc>
        <w:tc>
          <w:tcPr>
            <w:tcW w:w="1320" w:type="dxa"/>
            <w:noWrap/>
            <w:hideMark/>
          </w:tcPr>
          <w:p w14:paraId="3116520A" w14:textId="77777777" w:rsidR="006C6F1E" w:rsidRPr="00F169E4" w:rsidRDefault="006C6F1E" w:rsidP="00515DE5">
            <w:pPr>
              <w:pStyle w:val="NoSpacing"/>
            </w:pPr>
            <w:r w:rsidRPr="00F169E4">
              <w:t>NS</w:t>
            </w:r>
          </w:p>
        </w:tc>
      </w:tr>
      <w:tr w:rsidR="006C6F1E" w:rsidRPr="00F169E4" w14:paraId="68CC53F5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409C2D29" w14:textId="77777777" w:rsidR="006C6F1E" w:rsidRPr="00F169E4" w:rsidRDefault="006C6F1E" w:rsidP="00515DE5">
            <w:pPr>
              <w:pStyle w:val="NoSpacing"/>
            </w:pPr>
            <w:r w:rsidRPr="00F169E4">
              <w:t xml:space="preserve">Salix </w:t>
            </w:r>
            <w:proofErr w:type="spellStart"/>
            <w:r w:rsidRPr="00F169E4">
              <w:t>drummondiana</w:t>
            </w:r>
            <w:proofErr w:type="spellEnd"/>
          </w:p>
        </w:tc>
        <w:tc>
          <w:tcPr>
            <w:tcW w:w="2800" w:type="dxa"/>
            <w:noWrap/>
            <w:hideMark/>
          </w:tcPr>
          <w:p w14:paraId="427D4B12" w14:textId="77777777" w:rsidR="006C6F1E" w:rsidRPr="00F169E4" w:rsidRDefault="006C6F1E" w:rsidP="00515DE5">
            <w:pPr>
              <w:pStyle w:val="NoSpacing"/>
            </w:pPr>
            <w:r w:rsidRPr="00F169E4">
              <w:t>Drummond's willow</w:t>
            </w:r>
          </w:p>
        </w:tc>
        <w:tc>
          <w:tcPr>
            <w:tcW w:w="1320" w:type="dxa"/>
            <w:noWrap/>
            <w:hideMark/>
          </w:tcPr>
          <w:p w14:paraId="5BB5CED3" w14:textId="77777777" w:rsidR="006C6F1E" w:rsidRPr="00F169E4" w:rsidRDefault="006C6F1E" w:rsidP="00515DE5">
            <w:pPr>
              <w:pStyle w:val="NoSpacing"/>
            </w:pPr>
            <w:r w:rsidRPr="00F169E4">
              <w:t>NS</w:t>
            </w:r>
          </w:p>
        </w:tc>
      </w:tr>
      <w:tr w:rsidR="006C6F1E" w:rsidRPr="00F169E4" w14:paraId="25529682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01BDE002" w14:textId="77777777" w:rsidR="006C6F1E" w:rsidRPr="00F169E4" w:rsidRDefault="006C6F1E" w:rsidP="00515DE5">
            <w:pPr>
              <w:pStyle w:val="NoSpacing"/>
            </w:pPr>
            <w:r w:rsidRPr="00F169E4">
              <w:lastRenderedPageBreak/>
              <w:t xml:space="preserve">Salix </w:t>
            </w:r>
            <w:proofErr w:type="spellStart"/>
            <w:r w:rsidRPr="00F169E4">
              <w:t>exigua</w:t>
            </w:r>
            <w:proofErr w:type="spellEnd"/>
          </w:p>
        </w:tc>
        <w:tc>
          <w:tcPr>
            <w:tcW w:w="2800" w:type="dxa"/>
            <w:noWrap/>
            <w:hideMark/>
          </w:tcPr>
          <w:p w14:paraId="6C4765D2" w14:textId="77777777" w:rsidR="006C6F1E" w:rsidRPr="00F169E4" w:rsidRDefault="006C6F1E" w:rsidP="00515DE5">
            <w:pPr>
              <w:pStyle w:val="NoSpacing"/>
            </w:pPr>
            <w:r w:rsidRPr="00F169E4">
              <w:t>narrowleaf willow</w:t>
            </w:r>
          </w:p>
        </w:tc>
        <w:tc>
          <w:tcPr>
            <w:tcW w:w="1320" w:type="dxa"/>
            <w:noWrap/>
            <w:hideMark/>
          </w:tcPr>
          <w:p w14:paraId="0A1A12DE" w14:textId="77777777" w:rsidR="006C6F1E" w:rsidRPr="00F169E4" w:rsidRDefault="006C6F1E" w:rsidP="00515DE5">
            <w:pPr>
              <w:pStyle w:val="NoSpacing"/>
            </w:pPr>
            <w:r w:rsidRPr="00F169E4">
              <w:t>NS</w:t>
            </w:r>
          </w:p>
        </w:tc>
      </w:tr>
      <w:tr w:rsidR="006C6F1E" w:rsidRPr="00F169E4" w14:paraId="29F31F23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6C64B41E" w14:textId="77777777" w:rsidR="006C6F1E" w:rsidRPr="00F169E4" w:rsidRDefault="006C6F1E" w:rsidP="00515DE5">
            <w:pPr>
              <w:pStyle w:val="NoSpacing"/>
            </w:pPr>
            <w:r w:rsidRPr="00F169E4">
              <w:t xml:space="preserve">Salix </w:t>
            </w:r>
            <w:proofErr w:type="spellStart"/>
            <w:r w:rsidRPr="00F169E4">
              <w:t>geyeriana</w:t>
            </w:r>
            <w:proofErr w:type="spellEnd"/>
          </w:p>
        </w:tc>
        <w:tc>
          <w:tcPr>
            <w:tcW w:w="2800" w:type="dxa"/>
            <w:noWrap/>
            <w:hideMark/>
          </w:tcPr>
          <w:p w14:paraId="6E5EDA42" w14:textId="77777777" w:rsidR="006C6F1E" w:rsidRPr="00F169E4" w:rsidRDefault="006C6F1E" w:rsidP="00515DE5">
            <w:pPr>
              <w:pStyle w:val="NoSpacing"/>
            </w:pPr>
            <w:r w:rsidRPr="00F169E4">
              <w:t>Geyer willow</w:t>
            </w:r>
          </w:p>
        </w:tc>
        <w:tc>
          <w:tcPr>
            <w:tcW w:w="1320" w:type="dxa"/>
            <w:noWrap/>
            <w:hideMark/>
          </w:tcPr>
          <w:p w14:paraId="47E7FD74" w14:textId="77777777" w:rsidR="006C6F1E" w:rsidRPr="00F169E4" w:rsidRDefault="006C6F1E" w:rsidP="00515DE5">
            <w:pPr>
              <w:pStyle w:val="NoSpacing"/>
            </w:pPr>
            <w:r w:rsidRPr="00F169E4">
              <w:t>NS</w:t>
            </w:r>
          </w:p>
        </w:tc>
      </w:tr>
      <w:tr w:rsidR="006C6F1E" w:rsidRPr="00F169E4" w14:paraId="5397BDB4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6EFE4CF1" w14:textId="77777777" w:rsidR="006C6F1E" w:rsidRPr="00F169E4" w:rsidRDefault="006C6F1E" w:rsidP="00515DE5">
            <w:pPr>
              <w:pStyle w:val="NoSpacing"/>
            </w:pPr>
            <w:r w:rsidRPr="00F169E4">
              <w:t>Salix lucida</w:t>
            </w:r>
          </w:p>
        </w:tc>
        <w:tc>
          <w:tcPr>
            <w:tcW w:w="2800" w:type="dxa"/>
            <w:noWrap/>
            <w:hideMark/>
          </w:tcPr>
          <w:p w14:paraId="2CDAA17A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greenleaf</w:t>
            </w:r>
            <w:proofErr w:type="spellEnd"/>
            <w:r w:rsidRPr="00F169E4">
              <w:t xml:space="preserve"> willow</w:t>
            </w:r>
          </w:p>
        </w:tc>
        <w:tc>
          <w:tcPr>
            <w:tcW w:w="1320" w:type="dxa"/>
            <w:noWrap/>
            <w:hideMark/>
          </w:tcPr>
          <w:p w14:paraId="5A719CC3" w14:textId="77777777" w:rsidR="006C6F1E" w:rsidRPr="00F169E4" w:rsidRDefault="006C6F1E" w:rsidP="00515DE5">
            <w:pPr>
              <w:pStyle w:val="NoSpacing"/>
            </w:pPr>
            <w:r w:rsidRPr="00F169E4">
              <w:t>NS</w:t>
            </w:r>
          </w:p>
        </w:tc>
      </w:tr>
      <w:tr w:rsidR="006C6F1E" w:rsidRPr="00F169E4" w14:paraId="13840CF5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7F558C8F" w14:textId="77777777" w:rsidR="006C6F1E" w:rsidRPr="00F169E4" w:rsidRDefault="006C6F1E" w:rsidP="00515DE5">
            <w:pPr>
              <w:pStyle w:val="NoSpacing"/>
            </w:pPr>
            <w:r w:rsidRPr="00F169E4">
              <w:t xml:space="preserve">Salix </w:t>
            </w:r>
            <w:proofErr w:type="spellStart"/>
            <w:r w:rsidRPr="00F169E4">
              <w:t>monticola</w:t>
            </w:r>
            <w:proofErr w:type="spellEnd"/>
          </w:p>
        </w:tc>
        <w:tc>
          <w:tcPr>
            <w:tcW w:w="2800" w:type="dxa"/>
            <w:noWrap/>
            <w:hideMark/>
          </w:tcPr>
          <w:p w14:paraId="0FFE58EA" w14:textId="77777777" w:rsidR="006C6F1E" w:rsidRPr="00F169E4" w:rsidRDefault="006C6F1E" w:rsidP="00515DE5">
            <w:pPr>
              <w:pStyle w:val="NoSpacing"/>
            </w:pPr>
            <w:r w:rsidRPr="00F169E4">
              <w:t>park willow</w:t>
            </w:r>
          </w:p>
        </w:tc>
        <w:tc>
          <w:tcPr>
            <w:tcW w:w="1320" w:type="dxa"/>
            <w:noWrap/>
            <w:hideMark/>
          </w:tcPr>
          <w:p w14:paraId="2BA5D25D" w14:textId="77777777" w:rsidR="006C6F1E" w:rsidRPr="00F169E4" w:rsidRDefault="006C6F1E" w:rsidP="00515DE5">
            <w:pPr>
              <w:pStyle w:val="NoSpacing"/>
            </w:pPr>
            <w:r w:rsidRPr="00F169E4">
              <w:t>NS</w:t>
            </w:r>
          </w:p>
        </w:tc>
      </w:tr>
      <w:tr w:rsidR="006C6F1E" w:rsidRPr="00F169E4" w14:paraId="2922D47C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4BF1DE4E" w14:textId="77777777" w:rsidR="006C6F1E" w:rsidRPr="00F169E4" w:rsidRDefault="006C6F1E" w:rsidP="00515DE5">
            <w:pPr>
              <w:pStyle w:val="NoSpacing"/>
            </w:pPr>
            <w:r w:rsidRPr="00F169E4">
              <w:t xml:space="preserve">Salix </w:t>
            </w:r>
            <w:proofErr w:type="spellStart"/>
            <w:r w:rsidRPr="00F169E4">
              <w:t>planifolia</w:t>
            </w:r>
            <w:proofErr w:type="spellEnd"/>
          </w:p>
        </w:tc>
        <w:tc>
          <w:tcPr>
            <w:tcW w:w="2800" w:type="dxa"/>
            <w:noWrap/>
            <w:hideMark/>
          </w:tcPr>
          <w:p w14:paraId="18EA453C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diamondleaf</w:t>
            </w:r>
            <w:proofErr w:type="spellEnd"/>
            <w:r w:rsidRPr="00F169E4">
              <w:t xml:space="preserve"> willow</w:t>
            </w:r>
          </w:p>
        </w:tc>
        <w:tc>
          <w:tcPr>
            <w:tcW w:w="1320" w:type="dxa"/>
            <w:noWrap/>
            <w:hideMark/>
          </w:tcPr>
          <w:p w14:paraId="6E6EBBAD" w14:textId="77777777" w:rsidR="006C6F1E" w:rsidRPr="00F169E4" w:rsidRDefault="006C6F1E" w:rsidP="00515DE5">
            <w:pPr>
              <w:pStyle w:val="NoSpacing"/>
            </w:pPr>
            <w:r w:rsidRPr="00F169E4">
              <w:t>NS</w:t>
            </w:r>
          </w:p>
        </w:tc>
      </w:tr>
      <w:tr w:rsidR="006C6F1E" w:rsidRPr="00F169E4" w14:paraId="6596D872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383E5D9B" w14:textId="77777777" w:rsidR="006C6F1E" w:rsidRPr="00F169E4" w:rsidRDefault="006C6F1E" w:rsidP="00515DE5">
            <w:pPr>
              <w:pStyle w:val="NoSpacing"/>
            </w:pPr>
            <w:r w:rsidRPr="00F169E4">
              <w:t xml:space="preserve">Salix </w:t>
            </w:r>
            <w:proofErr w:type="spellStart"/>
            <w:r w:rsidRPr="00F169E4">
              <w:t>serissima</w:t>
            </w:r>
            <w:proofErr w:type="spellEnd"/>
          </w:p>
        </w:tc>
        <w:tc>
          <w:tcPr>
            <w:tcW w:w="2800" w:type="dxa"/>
            <w:noWrap/>
            <w:hideMark/>
          </w:tcPr>
          <w:p w14:paraId="4B99E4DD" w14:textId="77777777" w:rsidR="006C6F1E" w:rsidRPr="00F169E4" w:rsidRDefault="006C6F1E" w:rsidP="00515DE5">
            <w:pPr>
              <w:pStyle w:val="NoSpacing"/>
            </w:pPr>
            <w:r w:rsidRPr="00F169E4">
              <w:t>autumn willow</w:t>
            </w:r>
          </w:p>
        </w:tc>
        <w:tc>
          <w:tcPr>
            <w:tcW w:w="1320" w:type="dxa"/>
            <w:noWrap/>
            <w:hideMark/>
          </w:tcPr>
          <w:p w14:paraId="69EDDF27" w14:textId="77777777" w:rsidR="006C6F1E" w:rsidRPr="00F169E4" w:rsidRDefault="006C6F1E" w:rsidP="00515DE5">
            <w:pPr>
              <w:pStyle w:val="NoSpacing"/>
            </w:pPr>
            <w:r w:rsidRPr="00F169E4">
              <w:t>NS</w:t>
            </w:r>
          </w:p>
        </w:tc>
      </w:tr>
      <w:tr w:rsidR="006C6F1E" w:rsidRPr="00F169E4" w14:paraId="439FD0DE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66FA823A" w14:textId="77777777" w:rsidR="006C6F1E" w:rsidRPr="00F169E4" w:rsidRDefault="006C6F1E" w:rsidP="00515DE5">
            <w:pPr>
              <w:pStyle w:val="NoSpacing"/>
            </w:pPr>
            <w:r w:rsidRPr="00F169E4">
              <w:t xml:space="preserve">Sambucus </w:t>
            </w:r>
            <w:proofErr w:type="spellStart"/>
            <w:r w:rsidRPr="00F169E4">
              <w:t>racemosa</w:t>
            </w:r>
            <w:proofErr w:type="spellEnd"/>
          </w:p>
        </w:tc>
        <w:tc>
          <w:tcPr>
            <w:tcW w:w="2800" w:type="dxa"/>
            <w:noWrap/>
            <w:hideMark/>
          </w:tcPr>
          <w:p w14:paraId="3362CBBB" w14:textId="77777777" w:rsidR="006C6F1E" w:rsidRPr="00F169E4" w:rsidRDefault="006C6F1E" w:rsidP="00515DE5">
            <w:pPr>
              <w:pStyle w:val="NoSpacing"/>
            </w:pPr>
            <w:r w:rsidRPr="00F169E4">
              <w:t>red elderberry</w:t>
            </w:r>
          </w:p>
        </w:tc>
        <w:tc>
          <w:tcPr>
            <w:tcW w:w="1320" w:type="dxa"/>
            <w:noWrap/>
            <w:hideMark/>
          </w:tcPr>
          <w:p w14:paraId="702E848C" w14:textId="77777777" w:rsidR="006C6F1E" w:rsidRPr="00F169E4" w:rsidRDefault="006C6F1E" w:rsidP="00515DE5">
            <w:pPr>
              <w:pStyle w:val="NoSpacing"/>
            </w:pPr>
            <w:r w:rsidRPr="00F169E4">
              <w:t>NS</w:t>
            </w:r>
          </w:p>
        </w:tc>
      </w:tr>
      <w:tr w:rsidR="006C6F1E" w:rsidRPr="00F169E4" w14:paraId="29E2E10F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651C9E9A" w14:textId="77777777" w:rsidR="006C6F1E" w:rsidRPr="00F169E4" w:rsidRDefault="006C6F1E" w:rsidP="00515DE5">
            <w:pPr>
              <w:pStyle w:val="NoSpacing"/>
            </w:pPr>
            <w:r w:rsidRPr="00F169E4">
              <w:t xml:space="preserve">Saxifraga </w:t>
            </w:r>
            <w:proofErr w:type="spellStart"/>
            <w:r w:rsidRPr="00F169E4">
              <w:t>odontoloma</w:t>
            </w:r>
            <w:proofErr w:type="spellEnd"/>
          </w:p>
        </w:tc>
        <w:tc>
          <w:tcPr>
            <w:tcW w:w="2800" w:type="dxa"/>
            <w:noWrap/>
            <w:hideMark/>
          </w:tcPr>
          <w:p w14:paraId="15FD5E81" w14:textId="77777777" w:rsidR="006C6F1E" w:rsidRPr="00F169E4" w:rsidRDefault="006C6F1E" w:rsidP="00515DE5">
            <w:pPr>
              <w:pStyle w:val="NoSpacing"/>
            </w:pPr>
            <w:r w:rsidRPr="00F169E4">
              <w:t>brook saxifrage</w:t>
            </w:r>
          </w:p>
        </w:tc>
        <w:tc>
          <w:tcPr>
            <w:tcW w:w="1320" w:type="dxa"/>
            <w:noWrap/>
            <w:hideMark/>
          </w:tcPr>
          <w:p w14:paraId="341F2533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19AD9CB5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7FE0B385" w14:textId="77777777" w:rsidR="006C6F1E" w:rsidRPr="00F169E4" w:rsidRDefault="006C6F1E" w:rsidP="00515DE5">
            <w:pPr>
              <w:pStyle w:val="NoSpacing"/>
            </w:pPr>
            <w:r w:rsidRPr="00F169E4">
              <w:t>Senecio triangularis</w:t>
            </w:r>
          </w:p>
        </w:tc>
        <w:tc>
          <w:tcPr>
            <w:tcW w:w="2800" w:type="dxa"/>
            <w:noWrap/>
            <w:hideMark/>
          </w:tcPr>
          <w:p w14:paraId="6A53E28F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arrowleaf</w:t>
            </w:r>
            <w:proofErr w:type="spellEnd"/>
            <w:r w:rsidRPr="00F169E4">
              <w:t xml:space="preserve"> ragwort</w:t>
            </w:r>
          </w:p>
        </w:tc>
        <w:tc>
          <w:tcPr>
            <w:tcW w:w="1320" w:type="dxa"/>
            <w:noWrap/>
            <w:hideMark/>
          </w:tcPr>
          <w:p w14:paraId="2F2781DC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3CE5B0F8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34617FAE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Sibbaldia</w:t>
            </w:r>
            <w:proofErr w:type="spellEnd"/>
            <w:r w:rsidRPr="00F169E4">
              <w:t xml:space="preserve"> procumbens</w:t>
            </w:r>
          </w:p>
        </w:tc>
        <w:tc>
          <w:tcPr>
            <w:tcW w:w="2800" w:type="dxa"/>
            <w:noWrap/>
            <w:hideMark/>
          </w:tcPr>
          <w:p w14:paraId="1B6C0B55" w14:textId="77777777" w:rsidR="006C6F1E" w:rsidRPr="00F169E4" w:rsidRDefault="006C6F1E" w:rsidP="00515DE5">
            <w:pPr>
              <w:pStyle w:val="NoSpacing"/>
            </w:pPr>
            <w:r w:rsidRPr="00F169E4">
              <w:t xml:space="preserve">creeping </w:t>
            </w:r>
            <w:proofErr w:type="spellStart"/>
            <w:r w:rsidRPr="00F169E4">
              <w:t>sibbaldia</w:t>
            </w:r>
            <w:proofErr w:type="spellEnd"/>
          </w:p>
        </w:tc>
        <w:tc>
          <w:tcPr>
            <w:tcW w:w="1320" w:type="dxa"/>
            <w:noWrap/>
            <w:hideMark/>
          </w:tcPr>
          <w:p w14:paraId="1AFB7C8B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0F10DFCA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52C2F714" w14:textId="77777777" w:rsidR="006C6F1E" w:rsidRPr="00F169E4" w:rsidRDefault="006C6F1E" w:rsidP="00515DE5">
            <w:pPr>
              <w:pStyle w:val="NoSpacing"/>
            </w:pPr>
            <w:r w:rsidRPr="00F169E4">
              <w:t>Symphoricarpos spp.</w:t>
            </w:r>
          </w:p>
        </w:tc>
        <w:tc>
          <w:tcPr>
            <w:tcW w:w="2800" w:type="dxa"/>
            <w:noWrap/>
            <w:hideMark/>
          </w:tcPr>
          <w:p w14:paraId="1C8DA411" w14:textId="77777777" w:rsidR="006C6F1E" w:rsidRPr="00F169E4" w:rsidRDefault="006C6F1E" w:rsidP="00515DE5">
            <w:pPr>
              <w:pStyle w:val="NoSpacing"/>
            </w:pPr>
          </w:p>
        </w:tc>
        <w:tc>
          <w:tcPr>
            <w:tcW w:w="1320" w:type="dxa"/>
            <w:noWrap/>
            <w:hideMark/>
          </w:tcPr>
          <w:p w14:paraId="00DBE5F0" w14:textId="77777777" w:rsidR="006C6F1E" w:rsidRPr="00F169E4" w:rsidRDefault="006C6F1E" w:rsidP="00515DE5">
            <w:pPr>
              <w:pStyle w:val="NoSpacing"/>
            </w:pPr>
            <w:r w:rsidRPr="00F169E4">
              <w:t>NS</w:t>
            </w:r>
          </w:p>
        </w:tc>
      </w:tr>
      <w:tr w:rsidR="006C6F1E" w:rsidRPr="00F169E4" w14:paraId="7B7FCDFF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1565F352" w14:textId="77777777" w:rsidR="006C6F1E" w:rsidRPr="00F169E4" w:rsidRDefault="006C6F1E" w:rsidP="00515DE5">
            <w:pPr>
              <w:pStyle w:val="NoSpacing"/>
            </w:pPr>
            <w:r w:rsidRPr="00F169E4">
              <w:t>Taraxacum officinale</w:t>
            </w:r>
          </w:p>
        </w:tc>
        <w:tc>
          <w:tcPr>
            <w:tcW w:w="2800" w:type="dxa"/>
            <w:noWrap/>
            <w:hideMark/>
          </w:tcPr>
          <w:p w14:paraId="033452D8" w14:textId="77777777" w:rsidR="006C6F1E" w:rsidRPr="00F169E4" w:rsidRDefault="006C6F1E" w:rsidP="00515DE5">
            <w:pPr>
              <w:pStyle w:val="NoSpacing"/>
            </w:pPr>
            <w:r w:rsidRPr="00F169E4">
              <w:t>common dandelion</w:t>
            </w:r>
          </w:p>
        </w:tc>
        <w:tc>
          <w:tcPr>
            <w:tcW w:w="1320" w:type="dxa"/>
            <w:noWrap/>
            <w:hideMark/>
          </w:tcPr>
          <w:p w14:paraId="095ACD3A" w14:textId="77777777" w:rsidR="006C6F1E" w:rsidRPr="00F169E4" w:rsidRDefault="006C6F1E" w:rsidP="00515DE5">
            <w:pPr>
              <w:pStyle w:val="NoSpacing"/>
            </w:pPr>
            <w:r w:rsidRPr="00F169E4">
              <w:t>IPF</w:t>
            </w:r>
          </w:p>
        </w:tc>
      </w:tr>
      <w:tr w:rsidR="006C6F1E" w:rsidRPr="00F169E4" w14:paraId="4FE34242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710EB75B" w14:textId="77777777" w:rsidR="006C6F1E" w:rsidRPr="00F169E4" w:rsidRDefault="006C6F1E" w:rsidP="00515DE5">
            <w:pPr>
              <w:pStyle w:val="NoSpacing"/>
            </w:pPr>
            <w:r w:rsidRPr="00F169E4">
              <w:t xml:space="preserve">Thalictrum </w:t>
            </w:r>
            <w:proofErr w:type="spellStart"/>
            <w:r w:rsidRPr="00F169E4">
              <w:t>fendleri</w:t>
            </w:r>
            <w:proofErr w:type="spellEnd"/>
          </w:p>
        </w:tc>
        <w:tc>
          <w:tcPr>
            <w:tcW w:w="2800" w:type="dxa"/>
            <w:noWrap/>
            <w:hideMark/>
          </w:tcPr>
          <w:p w14:paraId="5C9D23CE" w14:textId="77777777" w:rsidR="006C6F1E" w:rsidRPr="00F169E4" w:rsidRDefault="006C6F1E" w:rsidP="00515DE5">
            <w:pPr>
              <w:pStyle w:val="NoSpacing"/>
            </w:pPr>
            <w:r w:rsidRPr="00F169E4">
              <w:t>Fendler's meadow-rue</w:t>
            </w:r>
          </w:p>
        </w:tc>
        <w:tc>
          <w:tcPr>
            <w:tcW w:w="1320" w:type="dxa"/>
            <w:noWrap/>
            <w:hideMark/>
          </w:tcPr>
          <w:p w14:paraId="13737885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58F63B20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5C71C3CD" w14:textId="77777777" w:rsidR="006C6F1E" w:rsidRPr="00F169E4" w:rsidRDefault="006C6F1E" w:rsidP="00515DE5">
            <w:pPr>
              <w:pStyle w:val="NoSpacing"/>
            </w:pPr>
            <w:r w:rsidRPr="00F169E4">
              <w:t xml:space="preserve">Tragopogon </w:t>
            </w:r>
            <w:proofErr w:type="spellStart"/>
            <w:r w:rsidRPr="00F169E4">
              <w:t>dubius</w:t>
            </w:r>
            <w:proofErr w:type="spellEnd"/>
          </w:p>
        </w:tc>
        <w:tc>
          <w:tcPr>
            <w:tcW w:w="2800" w:type="dxa"/>
            <w:noWrap/>
            <w:hideMark/>
          </w:tcPr>
          <w:p w14:paraId="137189E9" w14:textId="77777777" w:rsidR="006C6F1E" w:rsidRPr="00F169E4" w:rsidRDefault="006C6F1E" w:rsidP="00515DE5">
            <w:pPr>
              <w:pStyle w:val="NoSpacing"/>
            </w:pPr>
            <w:r w:rsidRPr="00F169E4">
              <w:t>yellow salsify</w:t>
            </w:r>
          </w:p>
        </w:tc>
        <w:tc>
          <w:tcPr>
            <w:tcW w:w="1320" w:type="dxa"/>
            <w:noWrap/>
            <w:hideMark/>
          </w:tcPr>
          <w:p w14:paraId="05C45B7B" w14:textId="77777777" w:rsidR="006C6F1E" w:rsidRPr="00F169E4" w:rsidRDefault="006C6F1E" w:rsidP="00515DE5">
            <w:pPr>
              <w:pStyle w:val="NoSpacing"/>
            </w:pPr>
            <w:r w:rsidRPr="00F169E4">
              <w:t>IAF</w:t>
            </w:r>
          </w:p>
        </w:tc>
      </w:tr>
      <w:tr w:rsidR="006C6F1E" w:rsidRPr="00F169E4" w14:paraId="524F93FD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7947125D" w14:textId="77777777" w:rsidR="006C6F1E" w:rsidRPr="00F169E4" w:rsidRDefault="006C6F1E" w:rsidP="00515DE5">
            <w:pPr>
              <w:pStyle w:val="NoSpacing"/>
            </w:pPr>
            <w:r w:rsidRPr="00F169E4">
              <w:t xml:space="preserve">Trifolium </w:t>
            </w:r>
            <w:proofErr w:type="spellStart"/>
            <w:r w:rsidRPr="00F169E4">
              <w:t>nanum</w:t>
            </w:r>
            <w:proofErr w:type="spellEnd"/>
          </w:p>
        </w:tc>
        <w:tc>
          <w:tcPr>
            <w:tcW w:w="2800" w:type="dxa"/>
            <w:noWrap/>
            <w:hideMark/>
          </w:tcPr>
          <w:p w14:paraId="36986E86" w14:textId="77777777" w:rsidR="006C6F1E" w:rsidRPr="00F169E4" w:rsidRDefault="006C6F1E" w:rsidP="00515DE5">
            <w:pPr>
              <w:pStyle w:val="NoSpacing"/>
            </w:pPr>
            <w:r w:rsidRPr="00F169E4">
              <w:t>dwarf clover</w:t>
            </w:r>
          </w:p>
        </w:tc>
        <w:tc>
          <w:tcPr>
            <w:tcW w:w="1320" w:type="dxa"/>
            <w:noWrap/>
            <w:hideMark/>
          </w:tcPr>
          <w:p w14:paraId="10D4E486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61AB3022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51ED2A4D" w14:textId="77777777" w:rsidR="006C6F1E" w:rsidRPr="00F169E4" w:rsidRDefault="006C6F1E" w:rsidP="00515DE5">
            <w:pPr>
              <w:pStyle w:val="NoSpacing"/>
            </w:pPr>
            <w:r w:rsidRPr="00F169E4">
              <w:t>Trifolium pratense</w:t>
            </w:r>
          </w:p>
        </w:tc>
        <w:tc>
          <w:tcPr>
            <w:tcW w:w="2800" w:type="dxa"/>
            <w:noWrap/>
            <w:hideMark/>
          </w:tcPr>
          <w:p w14:paraId="127C9A33" w14:textId="77777777" w:rsidR="006C6F1E" w:rsidRPr="00F169E4" w:rsidRDefault="006C6F1E" w:rsidP="00515DE5">
            <w:pPr>
              <w:pStyle w:val="NoSpacing"/>
            </w:pPr>
            <w:r w:rsidRPr="00F169E4">
              <w:t>red clover</w:t>
            </w:r>
          </w:p>
        </w:tc>
        <w:tc>
          <w:tcPr>
            <w:tcW w:w="1320" w:type="dxa"/>
            <w:noWrap/>
            <w:hideMark/>
          </w:tcPr>
          <w:p w14:paraId="51346247" w14:textId="77777777" w:rsidR="006C6F1E" w:rsidRPr="00F169E4" w:rsidRDefault="006C6F1E" w:rsidP="00515DE5">
            <w:pPr>
              <w:pStyle w:val="NoSpacing"/>
            </w:pPr>
            <w:r w:rsidRPr="00F169E4">
              <w:t>IPF</w:t>
            </w:r>
          </w:p>
        </w:tc>
      </w:tr>
      <w:tr w:rsidR="006C6F1E" w:rsidRPr="00F169E4" w14:paraId="2037E1B2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7F62693B" w14:textId="77777777" w:rsidR="006C6F1E" w:rsidRPr="00F169E4" w:rsidRDefault="006C6F1E" w:rsidP="00515DE5">
            <w:pPr>
              <w:pStyle w:val="NoSpacing"/>
            </w:pPr>
            <w:r w:rsidRPr="00F169E4">
              <w:t>Trifolium repens</w:t>
            </w:r>
          </w:p>
        </w:tc>
        <w:tc>
          <w:tcPr>
            <w:tcW w:w="2800" w:type="dxa"/>
            <w:noWrap/>
            <w:hideMark/>
          </w:tcPr>
          <w:p w14:paraId="7D6BF750" w14:textId="77777777" w:rsidR="006C6F1E" w:rsidRPr="00F169E4" w:rsidRDefault="006C6F1E" w:rsidP="00515DE5">
            <w:pPr>
              <w:pStyle w:val="NoSpacing"/>
            </w:pPr>
            <w:r w:rsidRPr="00F169E4">
              <w:t>white clover</w:t>
            </w:r>
          </w:p>
        </w:tc>
        <w:tc>
          <w:tcPr>
            <w:tcW w:w="1320" w:type="dxa"/>
            <w:noWrap/>
            <w:hideMark/>
          </w:tcPr>
          <w:p w14:paraId="31FBB412" w14:textId="77777777" w:rsidR="006C6F1E" w:rsidRPr="00F169E4" w:rsidRDefault="006C6F1E" w:rsidP="00515DE5">
            <w:pPr>
              <w:pStyle w:val="NoSpacing"/>
            </w:pPr>
            <w:r w:rsidRPr="00F169E4">
              <w:t>IPF</w:t>
            </w:r>
          </w:p>
        </w:tc>
      </w:tr>
      <w:tr w:rsidR="006C6F1E" w:rsidRPr="00F169E4" w14:paraId="3131B091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1ADA2443" w14:textId="77777777" w:rsidR="006C6F1E" w:rsidRPr="00F169E4" w:rsidRDefault="006C6F1E" w:rsidP="00515DE5">
            <w:pPr>
              <w:pStyle w:val="NoSpacing"/>
            </w:pPr>
            <w:r w:rsidRPr="00F169E4">
              <w:t>Trifolium spp.</w:t>
            </w:r>
          </w:p>
        </w:tc>
        <w:tc>
          <w:tcPr>
            <w:tcW w:w="2800" w:type="dxa"/>
            <w:noWrap/>
            <w:hideMark/>
          </w:tcPr>
          <w:p w14:paraId="3DADD377" w14:textId="77777777" w:rsidR="006C6F1E" w:rsidRPr="00F169E4" w:rsidRDefault="006C6F1E" w:rsidP="00515DE5">
            <w:pPr>
              <w:pStyle w:val="NoSpacing"/>
            </w:pPr>
          </w:p>
        </w:tc>
        <w:tc>
          <w:tcPr>
            <w:tcW w:w="1320" w:type="dxa"/>
            <w:noWrap/>
            <w:hideMark/>
          </w:tcPr>
          <w:p w14:paraId="50964DC0" w14:textId="77777777" w:rsidR="006C6F1E" w:rsidRPr="00F169E4" w:rsidRDefault="006C6F1E" w:rsidP="00515DE5">
            <w:pPr>
              <w:pStyle w:val="NoSpacing"/>
            </w:pPr>
            <w:r w:rsidRPr="00F169E4">
              <w:t>Forb</w:t>
            </w:r>
          </w:p>
        </w:tc>
      </w:tr>
      <w:tr w:rsidR="006C6F1E" w:rsidRPr="00F169E4" w14:paraId="0DA3D90F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5A4F8124" w14:textId="77777777" w:rsidR="006C6F1E" w:rsidRPr="00F169E4" w:rsidRDefault="006C6F1E" w:rsidP="00515DE5">
            <w:pPr>
              <w:pStyle w:val="NoSpacing"/>
            </w:pPr>
            <w:r w:rsidRPr="00F169E4">
              <w:t xml:space="preserve">Trollius </w:t>
            </w:r>
            <w:proofErr w:type="spellStart"/>
            <w:r w:rsidRPr="00F169E4">
              <w:t>laxus</w:t>
            </w:r>
            <w:proofErr w:type="spellEnd"/>
          </w:p>
        </w:tc>
        <w:tc>
          <w:tcPr>
            <w:tcW w:w="2800" w:type="dxa"/>
            <w:noWrap/>
            <w:hideMark/>
          </w:tcPr>
          <w:p w14:paraId="371A3372" w14:textId="77777777" w:rsidR="006C6F1E" w:rsidRPr="00F169E4" w:rsidRDefault="006C6F1E" w:rsidP="00515DE5">
            <w:pPr>
              <w:pStyle w:val="NoSpacing"/>
            </w:pPr>
            <w:r w:rsidRPr="00F169E4">
              <w:t>American globeflower</w:t>
            </w:r>
          </w:p>
        </w:tc>
        <w:tc>
          <w:tcPr>
            <w:tcW w:w="1320" w:type="dxa"/>
            <w:noWrap/>
            <w:hideMark/>
          </w:tcPr>
          <w:p w14:paraId="03346F70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3F0A5F21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61CABEDC" w14:textId="77777777" w:rsidR="006C6F1E" w:rsidRPr="00F169E4" w:rsidRDefault="006C6F1E" w:rsidP="00515DE5">
            <w:pPr>
              <w:pStyle w:val="NoSpacing"/>
            </w:pPr>
            <w:r w:rsidRPr="00F169E4">
              <w:t xml:space="preserve">Uknown </w:t>
            </w:r>
            <w:proofErr w:type="spellStart"/>
            <w:r w:rsidRPr="00F169E4">
              <w:t>Poaceae</w:t>
            </w:r>
            <w:proofErr w:type="spellEnd"/>
          </w:p>
        </w:tc>
        <w:tc>
          <w:tcPr>
            <w:tcW w:w="2800" w:type="dxa"/>
            <w:noWrap/>
            <w:hideMark/>
          </w:tcPr>
          <w:p w14:paraId="3A08E76C" w14:textId="77777777" w:rsidR="006C6F1E" w:rsidRPr="00F169E4" w:rsidRDefault="006C6F1E" w:rsidP="00515DE5">
            <w:pPr>
              <w:pStyle w:val="NoSpacing"/>
            </w:pPr>
          </w:p>
        </w:tc>
        <w:tc>
          <w:tcPr>
            <w:tcW w:w="1320" w:type="dxa"/>
            <w:noWrap/>
            <w:hideMark/>
          </w:tcPr>
          <w:p w14:paraId="02A2EA7D" w14:textId="77777777" w:rsidR="006C6F1E" w:rsidRPr="00F169E4" w:rsidRDefault="006C6F1E" w:rsidP="00515DE5">
            <w:pPr>
              <w:pStyle w:val="NoSpacing"/>
            </w:pPr>
            <w:r w:rsidRPr="00F169E4">
              <w:t>Grass</w:t>
            </w:r>
          </w:p>
        </w:tc>
      </w:tr>
      <w:tr w:rsidR="006C6F1E" w:rsidRPr="00F169E4" w14:paraId="3CAF6701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0BF044CB" w14:textId="77777777" w:rsidR="006C6F1E" w:rsidRPr="00F169E4" w:rsidRDefault="006C6F1E" w:rsidP="00515DE5">
            <w:pPr>
              <w:pStyle w:val="NoSpacing"/>
            </w:pPr>
            <w:r w:rsidRPr="00F169E4">
              <w:t xml:space="preserve">Unknown </w:t>
            </w:r>
            <w:proofErr w:type="spellStart"/>
            <w:r w:rsidRPr="00F169E4">
              <w:t>Apiaceae</w:t>
            </w:r>
            <w:proofErr w:type="spellEnd"/>
          </w:p>
        </w:tc>
        <w:tc>
          <w:tcPr>
            <w:tcW w:w="2800" w:type="dxa"/>
            <w:noWrap/>
            <w:hideMark/>
          </w:tcPr>
          <w:p w14:paraId="1B8BD506" w14:textId="77777777" w:rsidR="006C6F1E" w:rsidRPr="00F169E4" w:rsidRDefault="006C6F1E" w:rsidP="00515DE5">
            <w:pPr>
              <w:pStyle w:val="NoSpacing"/>
            </w:pPr>
          </w:p>
        </w:tc>
        <w:tc>
          <w:tcPr>
            <w:tcW w:w="1320" w:type="dxa"/>
            <w:noWrap/>
            <w:hideMark/>
          </w:tcPr>
          <w:p w14:paraId="5E780046" w14:textId="77777777" w:rsidR="006C6F1E" w:rsidRPr="00F169E4" w:rsidRDefault="006C6F1E" w:rsidP="00515DE5">
            <w:pPr>
              <w:pStyle w:val="NoSpacing"/>
            </w:pPr>
            <w:r w:rsidRPr="00F169E4">
              <w:t>Forb</w:t>
            </w:r>
          </w:p>
        </w:tc>
      </w:tr>
      <w:tr w:rsidR="006C6F1E" w:rsidRPr="00F169E4" w14:paraId="2AA7FC85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300F6895" w14:textId="77777777" w:rsidR="006C6F1E" w:rsidRPr="00F169E4" w:rsidRDefault="006C6F1E" w:rsidP="00515DE5">
            <w:pPr>
              <w:pStyle w:val="NoSpacing"/>
            </w:pPr>
            <w:r w:rsidRPr="00F169E4">
              <w:t>Unknown Forb</w:t>
            </w:r>
          </w:p>
        </w:tc>
        <w:tc>
          <w:tcPr>
            <w:tcW w:w="2800" w:type="dxa"/>
            <w:noWrap/>
            <w:hideMark/>
          </w:tcPr>
          <w:p w14:paraId="5A2BE016" w14:textId="77777777" w:rsidR="006C6F1E" w:rsidRPr="00F169E4" w:rsidRDefault="006C6F1E" w:rsidP="00515DE5">
            <w:pPr>
              <w:pStyle w:val="NoSpacing"/>
            </w:pPr>
          </w:p>
        </w:tc>
        <w:tc>
          <w:tcPr>
            <w:tcW w:w="1320" w:type="dxa"/>
            <w:noWrap/>
            <w:hideMark/>
          </w:tcPr>
          <w:p w14:paraId="6040A287" w14:textId="77777777" w:rsidR="006C6F1E" w:rsidRPr="00F169E4" w:rsidRDefault="006C6F1E" w:rsidP="00515DE5">
            <w:pPr>
              <w:pStyle w:val="NoSpacing"/>
            </w:pPr>
            <w:r w:rsidRPr="00F169E4">
              <w:t>Forb</w:t>
            </w:r>
          </w:p>
        </w:tc>
      </w:tr>
      <w:tr w:rsidR="006C6F1E" w:rsidRPr="00F169E4" w14:paraId="3824605D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098F4E3D" w14:textId="77777777" w:rsidR="006C6F1E" w:rsidRPr="00F169E4" w:rsidRDefault="006C6F1E" w:rsidP="00515DE5">
            <w:pPr>
              <w:pStyle w:val="NoSpacing"/>
            </w:pPr>
            <w:r w:rsidRPr="00F169E4">
              <w:t>Urtica dioica</w:t>
            </w:r>
          </w:p>
        </w:tc>
        <w:tc>
          <w:tcPr>
            <w:tcW w:w="2800" w:type="dxa"/>
            <w:noWrap/>
            <w:hideMark/>
          </w:tcPr>
          <w:p w14:paraId="59B93E6B" w14:textId="77777777" w:rsidR="006C6F1E" w:rsidRPr="00F169E4" w:rsidRDefault="006C6F1E" w:rsidP="00515DE5">
            <w:pPr>
              <w:pStyle w:val="NoSpacing"/>
            </w:pPr>
            <w:r w:rsidRPr="00F169E4">
              <w:t>stinging nettle</w:t>
            </w:r>
          </w:p>
        </w:tc>
        <w:tc>
          <w:tcPr>
            <w:tcW w:w="1320" w:type="dxa"/>
            <w:noWrap/>
            <w:hideMark/>
          </w:tcPr>
          <w:p w14:paraId="329C7AEB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2FD40FEA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6691A534" w14:textId="77777777" w:rsidR="006C6F1E" w:rsidRPr="00F169E4" w:rsidRDefault="006C6F1E" w:rsidP="00515DE5">
            <w:pPr>
              <w:pStyle w:val="NoSpacing"/>
            </w:pPr>
            <w:r w:rsidRPr="00F169E4">
              <w:t xml:space="preserve">Vaccinium </w:t>
            </w:r>
            <w:proofErr w:type="spellStart"/>
            <w:r w:rsidRPr="00F169E4">
              <w:t>scoparium</w:t>
            </w:r>
            <w:proofErr w:type="spellEnd"/>
          </w:p>
        </w:tc>
        <w:tc>
          <w:tcPr>
            <w:tcW w:w="2800" w:type="dxa"/>
            <w:noWrap/>
            <w:hideMark/>
          </w:tcPr>
          <w:p w14:paraId="7C7B986C" w14:textId="77777777" w:rsidR="006C6F1E" w:rsidRPr="00F169E4" w:rsidRDefault="006C6F1E" w:rsidP="00515DE5">
            <w:pPr>
              <w:pStyle w:val="NoSpacing"/>
            </w:pPr>
            <w:r w:rsidRPr="00F169E4">
              <w:t>grouse whortleberry</w:t>
            </w:r>
          </w:p>
        </w:tc>
        <w:tc>
          <w:tcPr>
            <w:tcW w:w="1320" w:type="dxa"/>
            <w:noWrap/>
            <w:hideMark/>
          </w:tcPr>
          <w:p w14:paraId="2C9373F4" w14:textId="77777777" w:rsidR="006C6F1E" w:rsidRPr="00F169E4" w:rsidRDefault="006C6F1E" w:rsidP="00515DE5">
            <w:pPr>
              <w:pStyle w:val="NoSpacing"/>
            </w:pPr>
            <w:proofErr w:type="spellStart"/>
            <w:r w:rsidRPr="00F169E4">
              <w:t>NSubS</w:t>
            </w:r>
            <w:proofErr w:type="spellEnd"/>
          </w:p>
        </w:tc>
      </w:tr>
      <w:tr w:rsidR="006C6F1E" w:rsidRPr="00F169E4" w14:paraId="67E32BAD" w14:textId="77777777" w:rsidTr="00515DE5">
        <w:trPr>
          <w:trHeight w:val="300"/>
        </w:trPr>
        <w:tc>
          <w:tcPr>
            <w:tcW w:w="4400" w:type="dxa"/>
            <w:noWrap/>
            <w:hideMark/>
          </w:tcPr>
          <w:p w14:paraId="7573474A" w14:textId="77777777" w:rsidR="006C6F1E" w:rsidRPr="00F169E4" w:rsidRDefault="006C6F1E" w:rsidP="00515DE5">
            <w:pPr>
              <w:pStyle w:val="NoSpacing"/>
            </w:pPr>
            <w:r w:rsidRPr="00F169E4">
              <w:t>Vicia americana</w:t>
            </w:r>
          </w:p>
        </w:tc>
        <w:tc>
          <w:tcPr>
            <w:tcW w:w="2800" w:type="dxa"/>
            <w:noWrap/>
            <w:hideMark/>
          </w:tcPr>
          <w:p w14:paraId="6282E66E" w14:textId="77777777" w:rsidR="006C6F1E" w:rsidRPr="00F169E4" w:rsidRDefault="006C6F1E" w:rsidP="00515DE5">
            <w:pPr>
              <w:pStyle w:val="NoSpacing"/>
            </w:pPr>
            <w:r w:rsidRPr="00F169E4">
              <w:t>American vetch</w:t>
            </w:r>
          </w:p>
        </w:tc>
        <w:tc>
          <w:tcPr>
            <w:tcW w:w="1320" w:type="dxa"/>
            <w:noWrap/>
            <w:hideMark/>
          </w:tcPr>
          <w:p w14:paraId="52CEF03D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4AD4C842" w14:textId="77777777" w:rsidTr="00515D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400" w:type="dxa"/>
            <w:noWrap/>
            <w:hideMark/>
          </w:tcPr>
          <w:p w14:paraId="110F6BAF" w14:textId="77777777" w:rsidR="006C6F1E" w:rsidRPr="00F169E4" w:rsidRDefault="006C6F1E" w:rsidP="00515DE5">
            <w:pPr>
              <w:pStyle w:val="NoSpacing"/>
            </w:pPr>
            <w:r w:rsidRPr="00F169E4">
              <w:t>Viola purpurea</w:t>
            </w:r>
          </w:p>
        </w:tc>
        <w:tc>
          <w:tcPr>
            <w:tcW w:w="2800" w:type="dxa"/>
            <w:noWrap/>
            <w:hideMark/>
          </w:tcPr>
          <w:p w14:paraId="17A2D844" w14:textId="77777777" w:rsidR="006C6F1E" w:rsidRPr="00F169E4" w:rsidRDefault="006C6F1E" w:rsidP="00515DE5">
            <w:pPr>
              <w:pStyle w:val="NoSpacing"/>
            </w:pPr>
            <w:r w:rsidRPr="00F169E4">
              <w:t>goosefoot violet</w:t>
            </w:r>
          </w:p>
        </w:tc>
        <w:tc>
          <w:tcPr>
            <w:tcW w:w="1320" w:type="dxa"/>
            <w:noWrap/>
            <w:hideMark/>
          </w:tcPr>
          <w:p w14:paraId="5D4F6B50" w14:textId="77777777" w:rsidR="006C6F1E" w:rsidRPr="00F169E4" w:rsidRDefault="006C6F1E" w:rsidP="00515DE5">
            <w:pPr>
              <w:pStyle w:val="NoSpacing"/>
            </w:pPr>
            <w:r w:rsidRPr="00F169E4">
              <w:t>NPF</w:t>
            </w:r>
          </w:p>
        </w:tc>
      </w:tr>
      <w:tr w:rsidR="006C6F1E" w:rsidRPr="00F169E4" w14:paraId="7D7ADEB0" w14:textId="77777777" w:rsidTr="00515DE5">
        <w:trPr>
          <w:trHeight w:val="315"/>
        </w:trPr>
        <w:tc>
          <w:tcPr>
            <w:tcW w:w="4400" w:type="dxa"/>
            <w:noWrap/>
            <w:hideMark/>
          </w:tcPr>
          <w:p w14:paraId="601370E7" w14:textId="77777777" w:rsidR="006C6F1E" w:rsidRPr="00F169E4" w:rsidRDefault="006C6F1E" w:rsidP="00515DE5">
            <w:pPr>
              <w:pStyle w:val="NoSpacing"/>
            </w:pPr>
            <w:r w:rsidRPr="00F169E4">
              <w:t>Viola spp.</w:t>
            </w:r>
          </w:p>
        </w:tc>
        <w:tc>
          <w:tcPr>
            <w:tcW w:w="2800" w:type="dxa"/>
            <w:noWrap/>
            <w:hideMark/>
          </w:tcPr>
          <w:p w14:paraId="64DF4175" w14:textId="77777777" w:rsidR="006C6F1E" w:rsidRPr="00F169E4" w:rsidRDefault="006C6F1E" w:rsidP="00515DE5">
            <w:pPr>
              <w:pStyle w:val="NoSpacing"/>
            </w:pPr>
            <w:r w:rsidRPr="00F169E4">
              <w:t> </w:t>
            </w:r>
          </w:p>
        </w:tc>
        <w:tc>
          <w:tcPr>
            <w:tcW w:w="1320" w:type="dxa"/>
            <w:noWrap/>
            <w:hideMark/>
          </w:tcPr>
          <w:p w14:paraId="63DF02CA" w14:textId="77777777" w:rsidR="006C6F1E" w:rsidRPr="00F169E4" w:rsidRDefault="006C6F1E" w:rsidP="00515DE5">
            <w:pPr>
              <w:pStyle w:val="NoSpacing"/>
            </w:pPr>
            <w:r w:rsidRPr="00F169E4">
              <w:t>Forb</w:t>
            </w:r>
          </w:p>
        </w:tc>
      </w:tr>
    </w:tbl>
    <w:p w14:paraId="6DBE07F0" w14:textId="77777777" w:rsidR="006C6F1E" w:rsidRDefault="006C6F1E" w:rsidP="006C6F1E">
      <w:r>
        <w:br w:type="page"/>
      </w:r>
    </w:p>
    <w:p w14:paraId="29B8264C" w14:textId="77777777" w:rsidR="000C1506" w:rsidRDefault="006C6F1E"/>
    <w:sectPr w:rsidR="000C15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D61E0D"/>
    <w:multiLevelType w:val="hybridMultilevel"/>
    <w:tmpl w:val="550C1068"/>
    <w:lvl w:ilvl="0" w:tplc="AADAE66C">
      <w:start w:val="1"/>
      <w:numFmt w:val="decimal"/>
      <w:pStyle w:val="GoalsList"/>
      <w:lvlText w:val="Go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F1E"/>
    <w:rsid w:val="00115563"/>
    <w:rsid w:val="00131885"/>
    <w:rsid w:val="003E748B"/>
    <w:rsid w:val="003F518F"/>
    <w:rsid w:val="006122DA"/>
    <w:rsid w:val="006C6F1E"/>
    <w:rsid w:val="00720483"/>
    <w:rsid w:val="009351CA"/>
    <w:rsid w:val="009C13D5"/>
    <w:rsid w:val="00C36553"/>
    <w:rsid w:val="00D2674B"/>
    <w:rsid w:val="00E379FB"/>
    <w:rsid w:val="00FB2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98BEF"/>
  <w15:chartTrackingRefBased/>
  <w15:docId w15:val="{A2BCDFF4-47C5-4CE9-A73B-8AE78E360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6F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18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oalsList">
    <w:name w:val="Goals List"/>
    <w:basedOn w:val="Heading3"/>
    <w:qFormat/>
    <w:rsid w:val="00131885"/>
    <w:pPr>
      <w:numPr>
        <w:numId w:val="1"/>
      </w:numPr>
    </w:pPr>
    <w:rPr>
      <w:rFonts w:ascii="Arial" w:hAnsi="Arial"/>
      <w:b/>
      <w:color w:val="aut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188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6F1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6C6F1E"/>
    <w:pPr>
      <w:spacing w:after="0" w:line="240" w:lineRule="auto"/>
    </w:p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blStylePr w:type="firstRow">
      <w:tblPr/>
      <w:trPr>
        <w:cantSplit w:val="0"/>
        <w:tblHeader/>
      </w:trPr>
      <w:tcPr>
        <w:shd w:val="clear" w:color="auto" w:fill="44546A" w:themeFill="text2"/>
        <w:vAlign w:val="bottom"/>
      </w:tcPr>
    </w:tblStylePr>
    <w:tblStylePr w:type="band1Horz">
      <w:tblPr/>
      <w:tcPr>
        <w:shd w:val="clear" w:color="auto" w:fill="FAF9F9" w:themeFill="background2" w:themeFillTint="33"/>
      </w:tcPr>
    </w:tblStylePr>
  </w:style>
  <w:style w:type="paragraph" w:styleId="NoSpacing">
    <w:name w:val="No Spacing"/>
    <w:link w:val="NoSpacingChar"/>
    <w:uiPriority w:val="1"/>
    <w:qFormat/>
    <w:rsid w:val="006C6F1E"/>
    <w:pPr>
      <w:spacing w:after="0" w:line="240" w:lineRule="auto"/>
    </w:pPr>
    <w:rPr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6C6F1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ropbox%20(TailwaterLimited)\CulebraWatershedAssessment\report\templates\UCWAWord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UCWAWordTemplate.dotx</Template>
  <TotalTime>2</TotalTime>
  <Pages>5</Pages>
  <Words>841</Words>
  <Characters>4798</Characters>
  <Application>Microsoft Office Word</Application>
  <DocSecurity>0</DocSecurity>
  <Lines>39</Lines>
  <Paragraphs>11</Paragraphs>
  <ScaleCrop>false</ScaleCrop>
  <Company/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Taillacq</dc:creator>
  <cp:keywords/>
  <dc:description/>
  <cp:lastModifiedBy>Andrea Taillacq</cp:lastModifiedBy>
  <cp:revision>1</cp:revision>
  <dcterms:created xsi:type="dcterms:W3CDTF">2022-02-04T18:07:00Z</dcterms:created>
  <dcterms:modified xsi:type="dcterms:W3CDTF">2022-02-04T18:09:00Z</dcterms:modified>
</cp:coreProperties>
</file>