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676179" w14:textId="77777777" w:rsidR="00747EBF" w:rsidRPr="00F169E4" w:rsidRDefault="00747EBF" w:rsidP="00747EBF">
      <w:pPr>
        <w:pStyle w:val="Heading2"/>
      </w:pPr>
      <w:r w:rsidRPr="00F169E4">
        <w:t>Appendix E – Reference Site and Rapid Health Assessment Photos</w:t>
      </w:r>
    </w:p>
    <w:p w14:paraId="3E1355A5" w14:textId="77777777" w:rsidR="00747EBF" w:rsidRPr="00F169E4" w:rsidRDefault="00747EBF" w:rsidP="00747EBF"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FCDA5A1" wp14:editId="2F57E736">
                <wp:simplePos x="0" y="0"/>
                <wp:positionH relativeFrom="column">
                  <wp:posOffset>0</wp:posOffset>
                </wp:positionH>
                <wp:positionV relativeFrom="paragraph">
                  <wp:posOffset>2781935</wp:posOffset>
                </wp:positionV>
                <wp:extent cx="2888615" cy="2477770"/>
                <wp:effectExtent l="0" t="0" r="6985" b="0"/>
                <wp:wrapTight wrapText="bothSides">
                  <wp:wrapPolygon edited="0">
                    <wp:start x="0" y="0"/>
                    <wp:lineTo x="0" y="21423"/>
                    <wp:lineTo x="21510" y="21423"/>
                    <wp:lineTo x="21510" y="0"/>
                    <wp:lineTo x="0" y="0"/>
                  </wp:wrapPolygon>
                </wp:wrapTight>
                <wp:docPr id="241607375" name="Group 2416073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8615" cy="2477770"/>
                          <a:chOff x="0" y="0"/>
                          <a:chExt cx="2888615" cy="2477770"/>
                        </a:xfrm>
                      </wpg:grpSpPr>
                      <pic:pic xmlns:pic="http://schemas.openxmlformats.org/drawingml/2006/picture">
                        <pic:nvPicPr>
                          <pic:cNvPr id="88" name="Picture 88" descr="A person holding a chainsaw in the woods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15" cy="21659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1607374" name="Text Box 241607374"/>
                        <wps:cNvSpPr txBox="1"/>
                        <wps:spPr>
                          <a:xfrm>
                            <a:off x="0" y="2219325"/>
                            <a:ext cx="2888615" cy="25844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5FCC615" w14:textId="77777777" w:rsidR="00747EBF" w:rsidRPr="00283200" w:rsidRDefault="00747EBF" w:rsidP="00747EBF">
                              <w:pPr>
                                <w:pStyle w:val="Caption"/>
                              </w:pPr>
                              <w:r>
                                <w:t xml:space="preserve">Figure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STYLEREF 1 \s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3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noBreakHyphen/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Figure \* ARABIC \s 1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17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 xml:space="preserve"> Montane reference site.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CDA5A1" id="Group 241607375" o:spid="_x0000_s1026" style="position:absolute;margin-left:0;margin-top:219.05pt;width:227.45pt;height:195.1pt;z-index:251661312" coordsize="28886,247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8" o:spid="_x0000_s1027" type="#_x0000_t75" alt="A person holding a chainsaw in the woods&#10;&#10;Description automatically generated with medium confidence" style="position:absolute;width:28886;height:216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">
                  <v:imagedata r:id="rId6" o:title="A person holding a chainsaw in the woods&#10;&#10;Description automatically generated with medium confidenc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1607374" o:spid="_x0000_s1028" type="#_x0000_t202" style="position:absolute;top:22193;width:28886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" stroked="f">
                  <v:textbox style="mso-fit-shape-to-text:t" inset="0,0,0,0">
                    <w:txbxContent>
                      <w:p w14:paraId="45FCC615" w14:textId="77777777" w:rsidR="00747EBF" w:rsidRPr="00283200" w:rsidRDefault="00747EBF" w:rsidP="00747EBF">
                        <w:pPr>
                          <w:pStyle w:val="Caption"/>
                        </w:pPr>
                        <w:r>
                          <w:t xml:space="preserve">Figure </w:t>
                        </w:r>
                        <w:r>
                          <w:fldChar w:fldCharType="begin"/>
                        </w:r>
                        <w:r>
                          <w:instrText xml:space="preserve"> STYLEREF 1 \s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3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noBreakHyphen/>
                        </w:r>
                        <w:r>
                          <w:fldChar w:fldCharType="begin"/>
                        </w:r>
                        <w:r>
                          <w:instrText xml:space="preserve"> SEQ Figure \* ARABIC \s 1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17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 Montane reference site.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A4DC54D" wp14:editId="74970E22">
                <wp:simplePos x="0" y="0"/>
                <wp:positionH relativeFrom="column">
                  <wp:posOffset>3314700</wp:posOffset>
                </wp:positionH>
                <wp:positionV relativeFrom="paragraph">
                  <wp:posOffset>286385</wp:posOffset>
                </wp:positionV>
                <wp:extent cx="2886075" cy="2487295"/>
                <wp:effectExtent l="0" t="0" r="9525" b="8255"/>
                <wp:wrapTight wrapText="bothSides">
                  <wp:wrapPolygon edited="0">
                    <wp:start x="0" y="0"/>
                    <wp:lineTo x="0" y="21506"/>
                    <wp:lineTo x="21529" y="21506"/>
                    <wp:lineTo x="21529" y="0"/>
                    <wp:lineTo x="0" y="0"/>
                  </wp:wrapPolygon>
                </wp:wrapTight>
                <wp:docPr id="241607373" name="Group 241607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6075" cy="2487295"/>
                          <a:chOff x="0" y="0"/>
                          <a:chExt cx="2886075" cy="2487295"/>
                        </a:xfrm>
                      </wpg:grpSpPr>
                      <pic:pic xmlns:pic="http://schemas.openxmlformats.org/drawingml/2006/picture">
                        <pic:nvPicPr>
                          <pic:cNvPr id="113" name="Picture 113" descr="A person standing next to a camera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2166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1607371" name="Text Box 241607371"/>
                        <wps:cNvSpPr txBox="1"/>
                        <wps:spPr>
                          <a:xfrm>
                            <a:off x="0" y="2228850"/>
                            <a:ext cx="2886075" cy="25844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8EA033D" w14:textId="77777777" w:rsidR="00747EBF" w:rsidRPr="00673693" w:rsidRDefault="00747EBF" w:rsidP="00747EBF">
                              <w:pPr>
                                <w:pStyle w:val="Caption"/>
                                <w:rPr>
                                  <w:noProof/>
                                </w:rPr>
                              </w:pPr>
                              <w:r>
                                <w:t xml:space="preserve">Figure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STYLEREF 1 \s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3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noBreakHyphen/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Figure \* ARABIC \s 1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18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 xml:space="preserve"> Subalpine reference site.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4DC54D" id="Group 241607373" o:spid="_x0000_s1029" style="position:absolute;margin-left:261pt;margin-top:22.55pt;width:227.25pt;height:195.85pt;z-index:251660288" coordsize="28860,248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">
                <v:shape id="Picture 113" o:spid="_x0000_s1030" type="#_x0000_t75" alt="A person standing next to a camera&#10;&#10;Description automatically generated with medium confidence" style="position:absolute;width:28860;height:21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">
                  <v:imagedata r:id="rId8" o:title="A person standing next to a camera&#10;&#10;Description automatically generated with medium confidence"/>
                </v:shape>
                <v:shape id="Text Box 241607371" o:spid="_x0000_s1031" type="#_x0000_t202" style="position:absolute;top:22288;width:28860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" stroked="f">
                  <v:textbox style="mso-fit-shape-to-text:t" inset="0,0,0,0">
                    <w:txbxContent>
                      <w:p w14:paraId="18EA033D" w14:textId="77777777" w:rsidR="00747EBF" w:rsidRPr="00673693" w:rsidRDefault="00747EBF" w:rsidP="00747EBF">
                        <w:pPr>
                          <w:pStyle w:val="Caption"/>
                          <w:rPr>
                            <w:noProof/>
                          </w:rPr>
                        </w:pPr>
                        <w:r>
                          <w:t xml:space="preserve">Figure </w:t>
                        </w:r>
                        <w:r>
                          <w:fldChar w:fldCharType="begin"/>
                        </w:r>
                        <w:r>
                          <w:instrText xml:space="preserve"> STYLEREF 1 \s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3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noBreakHyphen/>
                        </w:r>
                        <w:r>
                          <w:fldChar w:fldCharType="begin"/>
                        </w:r>
                        <w:r>
                          <w:instrText xml:space="preserve"> SEQ Figure \* ARABIC \s 1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18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 Subalpine reference site.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2063585" wp14:editId="2340233C">
                <wp:simplePos x="0" y="0"/>
                <wp:positionH relativeFrom="column">
                  <wp:posOffset>0</wp:posOffset>
                </wp:positionH>
                <wp:positionV relativeFrom="paragraph">
                  <wp:posOffset>286385</wp:posOffset>
                </wp:positionV>
                <wp:extent cx="2888615" cy="2487295"/>
                <wp:effectExtent l="0" t="0" r="6985" b="8255"/>
                <wp:wrapTight wrapText="bothSides">
                  <wp:wrapPolygon edited="0">
                    <wp:start x="0" y="0"/>
                    <wp:lineTo x="0" y="21506"/>
                    <wp:lineTo x="21510" y="21506"/>
                    <wp:lineTo x="21510" y="0"/>
                    <wp:lineTo x="0" y="0"/>
                  </wp:wrapPolygon>
                </wp:wrapTight>
                <wp:docPr id="241607372" name="Group 2416073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8615" cy="2487295"/>
                          <a:chOff x="0" y="0"/>
                          <a:chExt cx="2888615" cy="2487295"/>
                        </a:xfrm>
                      </wpg:grpSpPr>
                      <pic:pic xmlns:pic="http://schemas.openxmlformats.org/drawingml/2006/picture">
                        <pic:nvPicPr>
                          <pic:cNvPr id="86" name="Picture 86" descr="Start of alpine reference transect showing setup of tripod and meter tape. 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15" cy="2166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1607370" name="Text Box 241607370"/>
                        <wps:cNvSpPr txBox="1"/>
                        <wps:spPr>
                          <a:xfrm>
                            <a:off x="0" y="2228850"/>
                            <a:ext cx="2888615" cy="25844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13C7186" w14:textId="77777777" w:rsidR="00747EBF" w:rsidRPr="00A413A0" w:rsidRDefault="00747EBF" w:rsidP="00747EBF">
                              <w:pPr>
                                <w:pStyle w:val="Caption"/>
                              </w:pPr>
                              <w:r>
                                <w:t xml:space="preserve">Figure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STYLEREF 1 \s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3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noBreakHyphen/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Figure \* ARABIC \s 1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19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 xml:space="preserve"> Alpine reference site.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063585" id="Group 241607372" o:spid="_x0000_s1032" style="position:absolute;margin-left:0;margin-top:22.55pt;width:227.45pt;height:195.85pt;z-index:251659264" coordsize="28886,248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">
                <v:shape id="Picture 86" o:spid="_x0000_s1033" type="#_x0000_t75" alt="Start of alpine reference transect showing setup of tripod and meter tape. " style="position:absolute;width:28886;height:21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">
                  <v:imagedata r:id="rId10" o:title="Start of alpine reference transect showing setup of tripod and meter tape"/>
                </v:shape>
                <v:shape id="Text Box 241607370" o:spid="_x0000_s1034" type="#_x0000_t202" style="position:absolute;top:22288;width:28886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" stroked="f">
                  <v:textbox style="mso-fit-shape-to-text:t" inset="0,0,0,0">
                    <w:txbxContent>
                      <w:p w14:paraId="413C7186" w14:textId="77777777" w:rsidR="00747EBF" w:rsidRPr="00A413A0" w:rsidRDefault="00747EBF" w:rsidP="00747EBF">
                        <w:pPr>
                          <w:pStyle w:val="Caption"/>
                        </w:pPr>
                        <w:r>
                          <w:t xml:space="preserve">Figure </w:t>
                        </w:r>
                        <w:r>
                          <w:fldChar w:fldCharType="begin"/>
                        </w:r>
                        <w:r>
                          <w:instrText xml:space="preserve"> STYLEREF 1 \s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3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noBreakHyphen/>
                        </w:r>
                        <w:r>
                          <w:fldChar w:fldCharType="begin"/>
                        </w:r>
                        <w:r>
                          <w:instrText xml:space="preserve"> SEQ Figure \* ARABIC \s 1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19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 Alpine reference site.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14:paraId="06C969FF" w14:textId="77777777" w:rsidR="00747EBF" w:rsidRPr="00F169E4" w:rsidRDefault="00747EBF" w:rsidP="00747EBF"/>
    <w:p w14:paraId="77F400F3" w14:textId="77777777" w:rsidR="00747EBF" w:rsidRPr="00F169E4" w:rsidRDefault="00747EBF" w:rsidP="00747EBF"/>
    <w:p w14:paraId="66D555A6" w14:textId="77777777" w:rsidR="00747EBF" w:rsidRPr="00F169E4" w:rsidRDefault="00747EBF" w:rsidP="00747EBF"/>
    <w:p w14:paraId="2143A663" w14:textId="77777777" w:rsidR="00747EBF" w:rsidRPr="00F169E4" w:rsidRDefault="00747EBF" w:rsidP="00747EBF"/>
    <w:p w14:paraId="3B52D8B7" w14:textId="77777777" w:rsidR="00747EBF" w:rsidRPr="00F169E4" w:rsidRDefault="00747EBF" w:rsidP="00747EBF"/>
    <w:p w14:paraId="7450B985" w14:textId="77777777" w:rsidR="00747EBF" w:rsidRPr="00F169E4" w:rsidRDefault="00747EBF" w:rsidP="00747EBF"/>
    <w:p w14:paraId="57EA29BD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6A69A9CE" w14:textId="77777777" w:rsidTr="00515DE5">
        <w:tc>
          <w:tcPr>
            <w:tcW w:w="4675" w:type="dxa"/>
          </w:tcPr>
          <w:p w14:paraId="4D500C67" w14:textId="77777777" w:rsidR="00747EBF" w:rsidRDefault="00747EBF" w:rsidP="00515DE5">
            <w:r w:rsidRPr="00F169E4">
              <w:rPr>
                <w:noProof/>
              </w:rPr>
              <w:drawing>
                <wp:inline distT="0" distB="0" distL="0" distR="0" wp14:anchorId="6E946832" wp14:editId="4E6E373B">
                  <wp:extent cx="2971800" cy="2228850"/>
                  <wp:effectExtent l="0" t="0" r="0" b="0"/>
                  <wp:docPr id="109" name="Picture 109" descr="A picture containing tree, outdoor, gras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 descr="A picture containing tree, outdoor, grass&#10;&#10;Description automatically generated"/>
                          <pic:cNvPicPr/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12F8B5F8" w14:textId="77777777" w:rsidR="00747EBF" w:rsidRDefault="00747EBF" w:rsidP="00515DE5">
            <w:r w:rsidRPr="00F169E4">
              <w:rPr>
                <w:noProof/>
              </w:rPr>
              <w:drawing>
                <wp:inline distT="0" distB="0" distL="0" distR="0" wp14:anchorId="7549B004" wp14:editId="26F284A3">
                  <wp:extent cx="2971800" cy="2228851"/>
                  <wp:effectExtent l="0" t="0" r="0" b="0"/>
                  <wp:docPr id="110" name="Picture 110" descr="A person holding a sig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 descr="A person holding a sign&#10;&#10;Description automatically generated with medium confidence"/>
                          <pic:cNvPicPr/>
                        </pic:nvPicPr>
                        <pic:blipFill>
                          <a:blip r:embed="rId1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672C62F1" w14:textId="77777777" w:rsidTr="00515DE5">
        <w:tc>
          <w:tcPr>
            <w:tcW w:w="4675" w:type="dxa"/>
          </w:tcPr>
          <w:p w14:paraId="72A4454F" w14:textId="77777777" w:rsidR="00747EBF" w:rsidRDefault="00747EBF" w:rsidP="00515DE5">
            <w:r w:rsidRPr="00F169E4">
              <w:rPr>
                <w:noProof/>
              </w:rPr>
              <w:lastRenderedPageBreak/>
              <w:drawing>
                <wp:inline distT="0" distB="0" distL="0" distR="0" wp14:anchorId="40D72C5E" wp14:editId="19CDF31C">
                  <wp:extent cx="2971800" cy="2228850"/>
                  <wp:effectExtent l="0" t="0" r="0" b="0"/>
                  <wp:docPr id="111" name="Picture 111" descr="A picture containing tree, outdoor, grass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 descr="A picture containing tree, outdoor, grass, plant&#10;&#10;Description automatically generated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2303E31C" w14:textId="77777777" w:rsidR="00747EBF" w:rsidRDefault="00747EBF" w:rsidP="00515DE5">
            <w:pPr>
              <w:keepNext/>
            </w:pPr>
            <w:r w:rsidRPr="00F169E4">
              <w:rPr>
                <w:noProof/>
              </w:rPr>
              <w:drawing>
                <wp:inline distT="0" distB="0" distL="0" distR="0" wp14:anchorId="0CF42E4D" wp14:editId="0EA0EB22">
                  <wp:extent cx="2971800" cy="2228850"/>
                  <wp:effectExtent l="0" t="0" r="0" b="0"/>
                  <wp:docPr id="112" name="Picture 112" descr="A picture containing outdoor, tree, grass, gree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 descr="A picture containing outdoor, tree, grass, green&#10;&#10;Description automatically generated"/>
                          <pic:cNvPicPr/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DC931D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  <w:r>
        <w:t xml:space="preserve"> Foothill’s willow reference site.</w:t>
      </w:r>
    </w:p>
    <w:p w14:paraId="25049807" w14:textId="77777777" w:rsidR="00747EBF" w:rsidRDefault="00747EBF" w:rsidP="00747EBF">
      <w:pPr>
        <w:keepNext/>
      </w:pPr>
      <w:r w:rsidRPr="00F169E4">
        <w:rPr>
          <w:noProof/>
        </w:rPr>
        <w:drawing>
          <wp:inline distT="0" distB="0" distL="0" distR="0" wp14:anchorId="4E6942CE" wp14:editId="3734AF4E">
            <wp:extent cx="2867025" cy="2150269"/>
            <wp:effectExtent l="0" t="0" r="0" b="2540"/>
            <wp:docPr id="87" name="Picture 87" descr="A person riding a bicycle through the wood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 descr="A person riding a bicycle through the woods&#10;&#10;Description automatically generated with medium confidence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150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90BE0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  <w:r>
        <w:t xml:space="preserve"> Foothill's reference site.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177C016F" w14:textId="77777777" w:rsidTr="00515DE5">
        <w:tc>
          <w:tcPr>
            <w:tcW w:w="4675" w:type="dxa"/>
          </w:tcPr>
          <w:p w14:paraId="59596737" w14:textId="77777777" w:rsidR="00747EBF" w:rsidRDefault="00747EBF" w:rsidP="00515DE5">
            <w:r w:rsidRPr="00F169E4">
              <w:rPr>
                <w:noProof/>
              </w:rPr>
              <w:drawing>
                <wp:inline distT="0" distB="0" distL="0" distR="0" wp14:anchorId="7B360E56" wp14:editId="63D0F2A0">
                  <wp:extent cx="2971800" cy="2228851"/>
                  <wp:effectExtent l="0" t="0" r="0" b="0"/>
                  <wp:docPr id="134" name="Picture 134" descr="A creek in the wood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 descr="A creek in the woods&#10;&#10;Description automatically generated with medium confidence"/>
                          <pic:cNvPicPr/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5D996D3" w14:textId="77777777" w:rsidR="00747EBF" w:rsidRDefault="00747EBF" w:rsidP="00515DE5">
            <w:pPr>
              <w:keepNext/>
            </w:pPr>
            <w:r w:rsidRPr="00F169E4">
              <w:rPr>
                <w:noProof/>
              </w:rPr>
              <w:drawing>
                <wp:inline distT="0" distB="0" distL="0" distR="0" wp14:anchorId="61F8C7DA" wp14:editId="2017ED55">
                  <wp:extent cx="2971800" cy="2228851"/>
                  <wp:effectExtent l="0" t="0" r="0" b="0"/>
                  <wp:docPr id="43" name="Picture 43" descr="A creek in the wood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 descr="A creek in the woods&#10;&#10;Description automatically generated with low confidence"/>
                          <pic:cNvPicPr/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4FBE91" w14:textId="77777777" w:rsidR="00747EBF" w:rsidRPr="009E49D8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  <w:r>
        <w:t xml:space="preserve"> Rapid assessment point 5.</w:t>
      </w:r>
    </w:p>
    <w:p w14:paraId="0D4E7FD8" w14:textId="77777777" w:rsidR="00747EBF" w:rsidRPr="00F169E4" w:rsidRDefault="00747EBF" w:rsidP="00747EBF"/>
    <w:p w14:paraId="178B39AB" w14:textId="77777777" w:rsidR="00747EBF" w:rsidRPr="00F169E4" w:rsidRDefault="00747EBF" w:rsidP="00747EBF"/>
    <w:p w14:paraId="53301170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441CE697" w14:textId="77777777" w:rsidTr="00515DE5">
        <w:tc>
          <w:tcPr>
            <w:tcW w:w="4675" w:type="dxa"/>
          </w:tcPr>
          <w:p w14:paraId="7619D7FE" w14:textId="77777777" w:rsidR="00747EBF" w:rsidRDefault="00747EBF" w:rsidP="00515DE5">
            <w:r w:rsidRPr="00F169E4">
              <w:rPr>
                <w:noProof/>
              </w:rPr>
              <w:drawing>
                <wp:inline distT="0" distB="0" distL="0" distR="0" wp14:anchorId="50F8A860" wp14:editId="6E604430">
                  <wp:extent cx="2971800" cy="2228850"/>
                  <wp:effectExtent l="0" t="0" r="0" b="0"/>
                  <wp:docPr id="44" name="Picture 44" descr="A picture containing tree, outdoor, grass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 descr="A picture containing tree, outdoor, grass, plant&#10;&#10;Description automatically generated"/>
                          <pic:cNvPicPr/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880111A" w14:textId="77777777" w:rsidR="00747EBF" w:rsidRDefault="00747EBF" w:rsidP="00515DE5">
            <w:r w:rsidRPr="00F169E4">
              <w:rPr>
                <w:noProof/>
              </w:rPr>
              <w:drawing>
                <wp:inline distT="0" distB="0" distL="0" distR="0" wp14:anchorId="7E24D30E" wp14:editId="65C1B665">
                  <wp:extent cx="2971800" cy="2228850"/>
                  <wp:effectExtent l="0" t="0" r="0" b="0"/>
                  <wp:docPr id="45" name="Picture 45" descr="A grassy area with trees in the background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 descr="A grassy area with trees in the background&#10;&#10;Description automatically generated with medium confidence"/>
                          <pic:cNvPicPr/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74DA119D" w14:textId="77777777" w:rsidTr="00515DE5">
        <w:tc>
          <w:tcPr>
            <w:tcW w:w="4675" w:type="dxa"/>
          </w:tcPr>
          <w:p w14:paraId="23C70806" w14:textId="77777777" w:rsidR="00747EBF" w:rsidRDefault="00747EBF" w:rsidP="00515DE5">
            <w:r w:rsidRPr="00F169E4">
              <w:rPr>
                <w:noProof/>
              </w:rPr>
              <w:drawing>
                <wp:inline distT="0" distB="0" distL="0" distR="0" wp14:anchorId="537F39B3" wp14:editId="52D56F47">
                  <wp:extent cx="2231136" cy="1673352"/>
                  <wp:effectExtent l="0" t="6985" r="0" b="0"/>
                  <wp:docPr id="46" name="Picture 46" descr="A picture containing tree, outdoor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 descr="A picture containing tree, outdoor, plant&#10;&#10;Description automatically generated"/>
                          <pic:cNvPicPr/>
                        </pic:nvPicPr>
                        <pic:blipFill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31136" cy="1673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258B8780" w14:textId="77777777" w:rsidR="00747EBF" w:rsidRDefault="00747EBF" w:rsidP="00515DE5">
            <w:pPr>
              <w:keepNext/>
            </w:pPr>
            <w:r w:rsidRPr="00F169E4">
              <w:rPr>
                <w:noProof/>
              </w:rPr>
              <w:drawing>
                <wp:inline distT="0" distB="0" distL="0" distR="0" wp14:anchorId="611ADC2B" wp14:editId="5E7D549B">
                  <wp:extent cx="2971800" cy="2228850"/>
                  <wp:effectExtent l="0" t="0" r="0" b="0"/>
                  <wp:docPr id="47" name="Picture 47" descr="A picture containing tree, outdoor, grass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 descr="A picture containing tree, outdoor, grass, nature&#10;&#10;Description automatically generated"/>
                          <pic:cNvPicPr/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E2A540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  <w:r>
        <w:t xml:space="preserve"> Rapid assessment point 7.</w:t>
      </w:r>
    </w:p>
    <w:p w14:paraId="4DEA73C6" w14:textId="77777777" w:rsidR="00747EBF" w:rsidRPr="00F169E4" w:rsidRDefault="00747EBF" w:rsidP="00747EBF"/>
    <w:p w14:paraId="36683F95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20187FC3" w14:textId="77777777" w:rsidTr="00515DE5">
        <w:tc>
          <w:tcPr>
            <w:tcW w:w="4675" w:type="dxa"/>
          </w:tcPr>
          <w:p w14:paraId="585C0A00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0923A93C" wp14:editId="38201DFE">
                  <wp:extent cx="2971800" cy="2228851"/>
                  <wp:effectExtent l="0" t="0" r="0" b="0"/>
                  <wp:docPr id="56" name="Picture 56" descr="A stream in a forest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 descr="A stream in a forest&#10;&#10;Description automatically generated with low confidence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DF877CB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32B5FC8" wp14:editId="72065292">
                  <wp:extent cx="2971800" cy="2228851"/>
                  <wp:effectExtent l="0" t="0" r="0" b="0"/>
                  <wp:docPr id="57" name="Picture 57" descr="A picture containing tree, outdoor, nature, gull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 descr="A picture containing tree, outdoor, nature, gully&#10;&#10;Description automatically generated"/>
                          <pic:cNvPicPr/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7A777C4C" w14:textId="77777777" w:rsidTr="00515DE5">
        <w:tc>
          <w:tcPr>
            <w:tcW w:w="4675" w:type="dxa"/>
          </w:tcPr>
          <w:p w14:paraId="66EA2D96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779A9FD9" wp14:editId="01F34EEF">
                  <wp:extent cx="2971800" cy="2228850"/>
                  <wp:effectExtent l="0" t="0" r="0" b="0"/>
                  <wp:docPr id="58" name="Picture 58" descr="A picture containing tree, outdoor, plant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 descr="A picture containing tree, outdoor, plant, forest&#10;&#10;Description automatically generated"/>
                          <pic:cNvPicPr/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40E3B3DA" w14:textId="77777777" w:rsidR="00747EBF" w:rsidRDefault="00747EBF" w:rsidP="00515DE5">
            <w:pPr>
              <w:keepNext/>
            </w:pPr>
          </w:p>
        </w:tc>
      </w:tr>
    </w:tbl>
    <w:p w14:paraId="54E86219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  <w:r>
        <w:t xml:space="preserve"> Rapid assessment point 8.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22F495B5" w14:textId="77777777" w:rsidTr="00515DE5">
        <w:tc>
          <w:tcPr>
            <w:tcW w:w="4675" w:type="dxa"/>
          </w:tcPr>
          <w:p w14:paraId="720847E6" w14:textId="77777777" w:rsidR="00747EBF" w:rsidRDefault="00747EBF" w:rsidP="00515DE5">
            <w:r w:rsidRPr="00F169E4">
              <w:rPr>
                <w:noProof/>
              </w:rPr>
              <w:drawing>
                <wp:inline distT="0" distB="0" distL="0" distR="0" wp14:anchorId="6E27C71E" wp14:editId="070EAEC2">
                  <wp:extent cx="2971800" cy="2228850"/>
                  <wp:effectExtent l="0" t="0" r="0" b="0"/>
                  <wp:docPr id="59" name="Picture 59" descr="A picture containing tree, outdoor, river, wa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 descr="A picture containing tree, outdoor, river, water&#10;&#10;Description automatically generated"/>
                          <pic:cNvPicPr/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42BB3532" w14:textId="77777777" w:rsidR="00747EBF" w:rsidRDefault="00747EBF" w:rsidP="00515DE5">
            <w:pPr>
              <w:keepNext/>
            </w:pPr>
            <w:r w:rsidRPr="00F169E4">
              <w:rPr>
                <w:noProof/>
              </w:rPr>
              <w:drawing>
                <wp:inline distT="0" distB="0" distL="0" distR="0" wp14:anchorId="5952FF66" wp14:editId="601CCB5D">
                  <wp:extent cx="2971800" cy="2228850"/>
                  <wp:effectExtent l="0" t="0" r="0" b="0"/>
                  <wp:docPr id="60" name="Picture 60" descr="A picture containing tree, outdoor, plant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 descr="A picture containing tree, outdoor, plant, forest&#10;&#10;Description automatically generated"/>
                          <pic:cNvPicPr/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2012BA" w14:textId="77777777" w:rsidR="00747EBF" w:rsidRPr="00F169E4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  <w:r>
        <w:t xml:space="preserve"> Rapid assessment point 10.</w:t>
      </w:r>
    </w:p>
    <w:p w14:paraId="157B3879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2844D70C" w14:textId="77777777" w:rsidTr="00515DE5">
        <w:tc>
          <w:tcPr>
            <w:tcW w:w="4675" w:type="dxa"/>
          </w:tcPr>
          <w:p w14:paraId="333237B3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4BB28A6C" wp14:editId="1B7530B2">
                  <wp:extent cx="2971800" cy="2228850"/>
                  <wp:effectExtent l="0" t="0" r="0" b="0"/>
                  <wp:docPr id="48" name="Picture 48" descr="A picture containing tree, grass, outdoor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 descr="A picture containing tree, grass, outdoor, nature&#10;&#10;Description automatically generated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288F9B48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79D9DFDF" wp14:editId="366E6B98">
                  <wp:extent cx="2971800" cy="2228850"/>
                  <wp:effectExtent l="0" t="0" r="0" b="0"/>
                  <wp:docPr id="49" name="Picture 49" descr="A picture containing outdoor, tree, grass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 descr="A picture containing outdoor, tree, grass, plant&#10;&#10;Description automatically generated"/>
                          <pic:cNvPicPr/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6B5956F2" w14:textId="77777777" w:rsidTr="00515DE5">
        <w:tc>
          <w:tcPr>
            <w:tcW w:w="4675" w:type="dxa"/>
          </w:tcPr>
          <w:p w14:paraId="73FAC28B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5226A2E" wp14:editId="545036E2">
                  <wp:extent cx="2971800" cy="2228850"/>
                  <wp:effectExtent l="0" t="0" r="0" b="0"/>
                  <wp:docPr id="50" name="Picture 50" descr="A picture containing grass, ground, outdoor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A picture containing grass, ground, outdoor, nature&#10;&#10;Description automatically generated"/>
                          <pic:cNvPicPr/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60650DE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24566394" wp14:editId="2136F8B0">
                  <wp:extent cx="2971800" cy="2228850"/>
                  <wp:effectExtent l="0" t="0" r="0" b="0"/>
                  <wp:docPr id="51" name="Picture 51" descr="A picture containing tree, outdoor, nature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 descr="A picture containing tree, outdoor, nature, forest&#10;&#10;Description automatically generated"/>
                          <pic:cNvPicPr/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697D52" w14:textId="77777777" w:rsidR="00747EBF" w:rsidRPr="00F169E4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  <w:r>
        <w:t xml:space="preserve"> Rapid assessment point 12.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58D09319" w14:textId="77777777" w:rsidTr="00515DE5">
        <w:tc>
          <w:tcPr>
            <w:tcW w:w="4675" w:type="dxa"/>
          </w:tcPr>
          <w:p w14:paraId="32F992EC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54EF3C32" wp14:editId="78E53635">
                  <wp:extent cx="2971800" cy="2228850"/>
                  <wp:effectExtent l="0" t="0" r="0" b="0"/>
                  <wp:docPr id="104" name="Picture 104" descr="A creek in the wood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 descr="A creek in the woods&#10;&#10;Description automatically generated with low confidence"/>
                          <pic:cNvPicPr/>
                        </pic:nvPicPr>
                        <pic:blipFill>
                          <a:blip r:embed="rId3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2B86434C" w14:textId="77777777" w:rsidR="00747EBF" w:rsidRDefault="00747EBF" w:rsidP="00515DE5">
            <w:r w:rsidRPr="00F169E4">
              <w:rPr>
                <w:noProof/>
              </w:rPr>
              <w:drawing>
                <wp:inline distT="0" distB="0" distL="0" distR="0" wp14:anchorId="0C5D8C9D" wp14:editId="7BE81229">
                  <wp:extent cx="2971800" cy="2228850"/>
                  <wp:effectExtent l="0" t="0" r="0" b="0"/>
                  <wp:docPr id="105" name="Picture 105" descr="A picture containing tree, outdoor, plant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 descr="A picture containing tree, outdoor, plant, nature&#10;&#10;Description automatically generated"/>
                          <pic:cNvPicPr/>
                        </pic:nvPicPr>
                        <pic:blipFill>
                          <a:blip r:embed="rId3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09A55633" w14:textId="77777777" w:rsidTr="00515DE5">
        <w:tc>
          <w:tcPr>
            <w:tcW w:w="4675" w:type="dxa"/>
          </w:tcPr>
          <w:p w14:paraId="54A813C7" w14:textId="77777777" w:rsidR="00747EBF" w:rsidRDefault="00747EBF" w:rsidP="00515DE5">
            <w:r w:rsidRPr="00F169E4">
              <w:rPr>
                <w:noProof/>
              </w:rPr>
              <w:lastRenderedPageBreak/>
              <w:drawing>
                <wp:inline distT="0" distB="0" distL="0" distR="0" wp14:anchorId="110DB8C4" wp14:editId="5675F312">
                  <wp:extent cx="2971800" cy="2228850"/>
                  <wp:effectExtent l="0" t="0" r="0" b="0"/>
                  <wp:docPr id="106" name="Picture 106" descr="A picture containing outdoor, plant, forest, surrounde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 descr="A picture containing outdoor, plant, forest, surrounded&#10;&#10;Description automatically generated"/>
                          <pic:cNvPicPr/>
                        </pic:nvPicPr>
                        <pic:blipFill>
                          <a:blip r:embed="rId3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4F0B9022" w14:textId="77777777" w:rsidR="00747EBF" w:rsidRDefault="00747EBF" w:rsidP="00515DE5">
            <w:pPr>
              <w:keepNext/>
            </w:pPr>
            <w:r w:rsidRPr="00F169E4">
              <w:rPr>
                <w:noProof/>
              </w:rPr>
              <w:drawing>
                <wp:inline distT="0" distB="0" distL="0" distR="0" wp14:anchorId="05FAD867" wp14:editId="034C9940">
                  <wp:extent cx="2971800" cy="2228849"/>
                  <wp:effectExtent l="0" t="0" r="0" b="635"/>
                  <wp:docPr id="107" name="Picture 107" descr="A picture containing tree, outdoor, plant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 descr="A picture containing tree, outdoor, plant, forest&#10;&#10;Description automatically generated"/>
                          <pic:cNvPicPr/>
                        </pic:nvPicPr>
                        <pic:blipFill>
                          <a:blip r:embed="rId3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E8A0F2" w14:textId="77777777" w:rsidR="00747EBF" w:rsidRPr="00F169E4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  <w:r>
        <w:t xml:space="preserve"> Rapid assessment point 14.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5E41AF39" w14:textId="77777777" w:rsidTr="00515DE5">
        <w:tc>
          <w:tcPr>
            <w:tcW w:w="4675" w:type="dxa"/>
          </w:tcPr>
          <w:p w14:paraId="45732327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2C9FD7B6" wp14:editId="0B232216">
                  <wp:extent cx="2971800" cy="2228849"/>
                  <wp:effectExtent l="0" t="0" r="0" b="635"/>
                  <wp:docPr id="89" name="Picture 89" descr="A picture containing plant, tre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 descr="A picture containing plant, tree&#10;&#10;Description automatically generated"/>
                          <pic:cNvPicPr/>
                        </pic:nvPicPr>
                        <pic:blipFill>
                          <a:blip r:embed="rId3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6D1874B2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5DDF5C9D" wp14:editId="5CF0DCD5">
                  <wp:extent cx="2971800" cy="2228850"/>
                  <wp:effectExtent l="0" t="0" r="0" b="0"/>
                  <wp:docPr id="90" name="Picture 90" descr="A close-up of some plant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 descr="A close-up of some plants&#10;&#10;Description automatically generated with medium confidence"/>
                          <pic:cNvPicPr/>
                        </pic:nvPicPr>
                        <pic:blipFill>
                          <a:blip r:embed="rId3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3B51E8AD" w14:textId="77777777" w:rsidTr="00515DE5">
        <w:tc>
          <w:tcPr>
            <w:tcW w:w="4675" w:type="dxa"/>
          </w:tcPr>
          <w:p w14:paraId="18EC008A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1F54C381" wp14:editId="11DCE377">
                  <wp:extent cx="2971800" cy="2228851"/>
                  <wp:effectExtent l="0" t="0" r="0" b="0"/>
                  <wp:docPr id="91" name="Picture 91" descr="A picture containing tree, outdoor, grass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 descr="A picture containing tree, outdoor, grass, plant&#10;&#10;Description automatically generated"/>
                          <pic:cNvPicPr/>
                        </pic:nvPicPr>
                        <pic:blipFill>
                          <a:blip r:embed="rId3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0DD7803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620EF72A" wp14:editId="732CE32B">
                  <wp:extent cx="2971800" cy="2228849"/>
                  <wp:effectExtent l="0" t="0" r="0" b="635"/>
                  <wp:docPr id="92" name="Picture 92" descr="A picture containing plant, tre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 descr="A picture containing plant, tree&#10;&#10;Description automatically generated"/>
                          <pic:cNvPicPr/>
                        </pic:nvPicPr>
                        <pic:blipFill>
                          <a:blip r:embed="rId3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5809AA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  <w:r>
        <w:t xml:space="preserve"> Rapid assessment point 15.</w:t>
      </w:r>
    </w:p>
    <w:p w14:paraId="5C77B046" w14:textId="77777777" w:rsidR="00747EBF" w:rsidRPr="00F169E4" w:rsidRDefault="00747EBF" w:rsidP="00747EBF"/>
    <w:p w14:paraId="76B24E62" w14:textId="77777777" w:rsidR="00747EBF" w:rsidRPr="00F169E4" w:rsidRDefault="00747EBF" w:rsidP="00747EBF"/>
    <w:p w14:paraId="31760774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29A396FA" w14:textId="77777777" w:rsidTr="00515DE5">
        <w:tc>
          <w:tcPr>
            <w:tcW w:w="4675" w:type="dxa"/>
          </w:tcPr>
          <w:p w14:paraId="1808BEBE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1C13CB74" wp14:editId="3E70EB18">
                  <wp:extent cx="2971800" cy="2228850"/>
                  <wp:effectExtent l="0" t="0" r="0" b="0"/>
                  <wp:docPr id="101" name="Picture 101" descr="A picture containing ground, outdoor, plant, tre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 descr="A picture containing ground, outdoor, plant, tree&#10;&#10;Description automatically generated"/>
                          <pic:cNvPicPr/>
                        </pic:nvPicPr>
                        <pic:blipFill>
                          <a:blip r:embed="rId3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228A2B15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0CF7DC47" wp14:editId="1BCA3A21">
                  <wp:extent cx="2971800" cy="2228850"/>
                  <wp:effectExtent l="0" t="0" r="0" b="0"/>
                  <wp:docPr id="102" name="Picture 102" descr="A picture containing outdoor, tree, grass, roc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 descr="A picture containing outdoor, tree, grass, rock&#10;&#10;Description automatically generated"/>
                          <pic:cNvPicPr/>
                        </pic:nvPicPr>
                        <pic:blipFill>
                          <a:blip r:embed="rId4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6D45BFAA" w14:textId="77777777" w:rsidTr="00515DE5">
        <w:tc>
          <w:tcPr>
            <w:tcW w:w="4675" w:type="dxa"/>
          </w:tcPr>
          <w:p w14:paraId="03E3C034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3824CF84" wp14:editId="7739D863">
                  <wp:extent cx="2971800" cy="2228850"/>
                  <wp:effectExtent l="0" t="0" r="0" b="0"/>
                  <wp:docPr id="103" name="Picture 103" descr="A picture containing grass, outdoor, nature, tre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 descr="A picture containing grass, outdoor, nature, tree&#10;&#10;Description automatically generated"/>
                          <pic:cNvPicPr/>
                        </pic:nvPicPr>
                        <pic:blipFill>
                          <a:blip r:embed="rId4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3513407" w14:textId="77777777" w:rsidR="00747EBF" w:rsidRDefault="00747EBF" w:rsidP="00515DE5">
            <w:pPr>
              <w:keepNext/>
            </w:pPr>
          </w:p>
        </w:tc>
      </w:tr>
    </w:tbl>
    <w:p w14:paraId="27D6D5C5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  <w:r>
        <w:t xml:space="preserve"> Rapid assessment point 23.</w:t>
      </w:r>
    </w:p>
    <w:p w14:paraId="77D3A787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4A66FA0E" w14:textId="77777777" w:rsidTr="00515DE5">
        <w:tc>
          <w:tcPr>
            <w:tcW w:w="4675" w:type="dxa"/>
          </w:tcPr>
          <w:p w14:paraId="0DCED265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012F3B37" wp14:editId="0BFF5A2A">
                  <wp:extent cx="2971800" cy="2228850"/>
                  <wp:effectExtent l="0" t="0" r="0" b="0"/>
                  <wp:docPr id="52" name="Picture 52" descr="A stream in a forest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 descr="A stream in a forest&#10;&#10;Description automatically generated with low confidence"/>
                          <pic:cNvPicPr/>
                        </pic:nvPicPr>
                        <pic:blipFill>
                          <a:blip r:embed="rId4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26A12FB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5E32C50A" wp14:editId="5CBDF66C">
                  <wp:extent cx="2971800" cy="2228850"/>
                  <wp:effectExtent l="0" t="0" r="0" b="0"/>
                  <wp:docPr id="53" name="Picture 53" descr="A car parked in a grassy area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 descr="A car parked in a grassy area&#10;&#10;Description automatically generated with low confidence"/>
                          <pic:cNvPicPr/>
                        </pic:nvPicPr>
                        <pic:blipFill>
                          <a:blip r:embed="rId4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3035CDDD" w14:textId="77777777" w:rsidTr="00515DE5">
        <w:tc>
          <w:tcPr>
            <w:tcW w:w="4675" w:type="dxa"/>
          </w:tcPr>
          <w:p w14:paraId="6B93C0E0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7EA37109" wp14:editId="5F34645F">
                  <wp:extent cx="2971800" cy="2228850"/>
                  <wp:effectExtent l="0" t="0" r="0" b="0"/>
                  <wp:docPr id="54" name="Picture 54" descr="A picture containing grass, outdoor, ground, roc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 descr="A picture containing grass, outdoor, ground, rock&#10;&#10;Description automatically generated"/>
                          <pic:cNvPicPr/>
                        </pic:nvPicPr>
                        <pic:blipFill>
                          <a:blip r:embed="rId4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1E5B50C1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77FB8552" wp14:editId="0736A1D0">
                  <wp:extent cx="2971800" cy="2228850"/>
                  <wp:effectExtent l="0" t="0" r="0" b="0"/>
                  <wp:docPr id="55" name="Picture 55" descr="A picture containing outdoor, tree, ground, gras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 descr="A picture containing outdoor, tree, ground, grass&#10;&#10;Description automatically generated"/>
                          <pic:cNvPicPr/>
                        </pic:nvPicPr>
                        <pic:blipFill>
                          <a:blip r:embed="rId4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275148" w14:textId="77777777" w:rsidR="00747EBF" w:rsidRPr="00F169E4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  <w:r>
        <w:t xml:space="preserve"> Rapid assessment point 24.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72024B0C" w14:textId="77777777" w:rsidTr="00515DE5">
        <w:tc>
          <w:tcPr>
            <w:tcW w:w="4675" w:type="dxa"/>
          </w:tcPr>
          <w:p w14:paraId="4E660143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55EA6853" wp14:editId="1CB12819">
                  <wp:extent cx="2971800" cy="2228850"/>
                  <wp:effectExtent l="0" t="0" r="0" b="0"/>
                  <wp:docPr id="78" name="Picture 78" descr="A picture containing tree, outdoor, grass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 descr="A picture containing tree, outdoor, grass, nature&#10;&#10;Description automatically generated"/>
                          <pic:cNvPicPr/>
                        </pic:nvPicPr>
                        <pic:blipFill>
                          <a:blip r:embed="rId4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A4B3378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535C08CB" wp14:editId="0CCA390D">
                  <wp:extent cx="2971800" cy="2228850"/>
                  <wp:effectExtent l="0" t="0" r="0" b="0"/>
                  <wp:docPr id="79" name="Picture 79" descr="A picture containing tree, outdoor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 descr="A picture containing tree, outdoor, plant&#10;&#10;Description automatically generated"/>
                          <pic:cNvPicPr/>
                        </pic:nvPicPr>
                        <pic:blipFill>
                          <a:blip r:embed="rId4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4EC9D278" w14:textId="77777777" w:rsidTr="00515DE5">
        <w:tc>
          <w:tcPr>
            <w:tcW w:w="4675" w:type="dxa"/>
          </w:tcPr>
          <w:p w14:paraId="5D05FE00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4FB7161" wp14:editId="7D395EEA">
                  <wp:extent cx="2971800" cy="2228850"/>
                  <wp:effectExtent l="0" t="0" r="0" b="0"/>
                  <wp:docPr id="80" name="Picture 80" descr="A picture containing outdoor, tree, grass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 descr="A picture containing outdoor, tree, grass, plant&#10;&#10;Description automatically generated"/>
                          <pic:cNvPicPr/>
                        </pic:nvPicPr>
                        <pic:blipFill>
                          <a:blip r:embed="rId4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49EE1C8B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1CFB3E8E" wp14:editId="6D9B97B0">
                  <wp:extent cx="2971800" cy="2228850"/>
                  <wp:effectExtent l="0" t="0" r="0" b="0"/>
                  <wp:docPr id="81" name="Picture 81" descr="A river running through a forest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 descr="A river running through a forest&#10;&#10;Description automatically generated with low confidence"/>
                          <pic:cNvPicPr/>
                        </pic:nvPicPr>
                        <pic:blipFill>
                          <a:blip r:embed="rId4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9C147F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31</w:t>
      </w:r>
      <w:r>
        <w:rPr>
          <w:noProof/>
        </w:rPr>
        <w:fldChar w:fldCharType="end"/>
      </w:r>
      <w:r>
        <w:t xml:space="preserve"> Rapid assessment point 26.</w:t>
      </w:r>
    </w:p>
    <w:p w14:paraId="11CB09E1" w14:textId="77777777" w:rsidR="00747EBF" w:rsidRPr="00F169E4" w:rsidRDefault="00747EBF" w:rsidP="00747EBF"/>
    <w:p w14:paraId="3546C9FE" w14:textId="77777777" w:rsidR="00747EBF" w:rsidRPr="00F169E4" w:rsidRDefault="00747EBF" w:rsidP="00747EBF"/>
    <w:p w14:paraId="77BFD329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42749368" w14:textId="77777777" w:rsidTr="00515DE5">
        <w:tc>
          <w:tcPr>
            <w:tcW w:w="4675" w:type="dxa"/>
          </w:tcPr>
          <w:p w14:paraId="1514CD73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05172D6F" wp14:editId="65369D6A">
                  <wp:extent cx="2971800" cy="2228850"/>
                  <wp:effectExtent l="0" t="0" r="0" b="0"/>
                  <wp:docPr id="135" name="Picture 135" descr="A picture containing tree, outdoor, plant, stream be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picture containing tree, outdoor, plant, stream bed&#10;&#10;Description automatically generated"/>
                          <pic:cNvPicPr/>
                        </pic:nvPicPr>
                        <pic:blipFill>
                          <a:blip r:embed="rId5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A1A6A80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7B41DE25" wp14:editId="28F42E33">
                  <wp:extent cx="2971800" cy="2228850"/>
                  <wp:effectExtent l="0" t="0" r="0" b="0"/>
                  <wp:docPr id="136" name="Picture 136" descr="A dirt path through a forest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A dirt path through a forest&#10;&#10;Description automatically generated with low confidence"/>
                          <pic:cNvPicPr/>
                        </pic:nvPicPr>
                        <pic:blipFill>
                          <a:blip r:embed="rId5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574ECFD5" w14:textId="77777777" w:rsidTr="00515DE5">
        <w:tc>
          <w:tcPr>
            <w:tcW w:w="4675" w:type="dxa"/>
          </w:tcPr>
          <w:p w14:paraId="0D47CDA2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3A9D1EA3" wp14:editId="38AD3153">
                  <wp:extent cx="2971800" cy="2228850"/>
                  <wp:effectExtent l="0" t="0" r="0" b="0"/>
                  <wp:docPr id="137" name="Picture 137" descr="A picture containing tree, water, outdoor, riv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A picture containing tree, water, outdoor, river&#10;&#10;Description automatically generated"/>
                          <pic:cNvPicPr/>
                        </pic:nvPicPr>
                        <pic:blipFill>
                          <a:blip r:embed="rId5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16A872F5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674A1C62" wp14:editId="212FD6A3">
                  <wp:extent cx="2971800" cy="2228850"/>
                  <wp:effectExtent l="0" t="0" r="0" b="0"/>
                  <wp:docPr id="138" name="Picture 138" descr="A picture containing tree, outdoor, plant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picture containing tree, outdoor, plant, forest&#10;&#10;Description automatically generated"/>
                          <pic:cNvPicPr/>
                        </pic:nvPicPr>
                        <pic:blipFill>
                          <a:blip r:embed="rId5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880C61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  <w:r>
        <w:t xml:space="preserve"> Rapid assessment point 30.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59191B3D" w14:textId="77777777" w:rsidTr="00515DE5">
        <w:tc>
          <w:tcPr>
            <w:tcW w:w="4675" w:type="dxa"/>
          </w:tcPr>
          <w:p w14:paraId="4F4F8B3A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349E86E" wp14:editId="0566AD2A">
                  <wp:extent cx="2971800" cy="2228850"/>
                  <wp:effectExtent l="0" t="0" r="0" b="0"/>
                  <wp:docPr id="67" name="Picture 67" descr="A picture containing tree, outdoor, grass, 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 descr="A picture containing tree, outdoor, grass, ground&#10;&#10;Description automatically generated"/>
                          <pic:cNvPicPr/>
                        </pic:nvPicPr>
                        <pic:blipFill>
                          <a:blip r:embed="rId5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99D0D6F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F0DD8A2" wp14:editId="613C976A">
                  <wp:extent cx="2971800" cy="2228850"/>
                  <wp:effectExtent l="0" t="0" r="0" b="0"/>
                  <wp:docPr id="66" name="Picture 66" descr="A picture containing outdoor, tree, ground, tr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 descr="A picture containing outdoor, tree, ground, trail&#10;&#10;Description automatically generated"/>
                          <pic:cNvPicPr/>
                        </pic:nvPicPr>
                        <pic:blipFill>
                          <a:blip r:embed="rId5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19ADAF44" w14:textId="77777777" w:rsidTr="00515DE5">
        <w:tc>
          <w:tcPr>
            <w:tcW w:w="4675" w:type="dxa"/>
          </w:tcPr>
          <w:p w14:paraId="3336CAAD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6C89B22B" wp14:editId="798514B4">
                  <wp:extent cx="2971800" cy="2228850"/>
                  <wp:effectExtent l="0" t="0" r="0" b="0"/>
                  <wp:docPr id="69" name="Picture 69" descr="A picture containing ground, outdoor, tree, di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 descr="A picture containing ground, outdoor, tree, dirt&#10;&#10;Description automatically generated"/>
                          <pic:cNvPicPr/>
                        </pic:nvPicPr>
                        <pic:blipFill>
                          <a:blip r:embed="rId5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80A2EAE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01782B9D" wp14:editId="7A2DE100">
                  <wp:extent cx="2971800" cy="2228850"/>
                  <wp:effectExtent l="0" t="0" r="0" b="0"/>
                  <wp:docPr id="68" name="Picture 68" descr="A picture containing tree, outdoor, ground, gras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 descr="A picture containing tree, outdoor, ground, grass&#10;&#10;Description automatically generated"/>
                          <pic:cNvPicPr/>
                        </pic:nvPicPr>
                        <pic:blipFill>
                          <a:blip r:embed="rId5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298651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  <w:r>
        <w:t xml:space="preserve"> Rapid assessment point 31.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4C39C875" w14:textId="77777777" w:rsidTr="00515DE5">
        <w:tc>
          <w:tcPr>
            <w:tcW w:w="4675" w:type="dxa"/>
          </w:tcPr>
          <w:p w14:paraId="4F129742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D1DBB54" wp14:editId="08A87457">
                  <wp:extent cx="2971800" cy="2228850"/>
                  <wp:effectExtent l="0" t="0" r="0" b="0"/>
                  <wp:docPr id="83" name="Picture 83" descr="A picture containing outdoor, tree, ground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 descr="A picture containing outdoor, tree, ground, plant&#10;&#10;Description automatically generated"/>
                          <pic:cNvPicPr/>
                        </pic:nvPicPr>
                        <pic:blipFill>
                          <a:blip r:embed="rId5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1741A3E8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183D385" wp14:editId="79566BB5">
                  <wp:extent cx="2971800" cy="2228850"/>
                  <wp:effectExtent l="0" t="0" r="0" b="0"/>
                  <wp:docPr id="82" name="Picture 82" descr="A picture containing outdoor, tree, grass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 descr="A picture containing outdoor, tree, grass, nature&#10;&#10;Description automatically generated"/>
                          <pic:cNvPicPr/>
                        </pic:nvPicPr>
                        <pic:blipFill>
                          <a:blip r:embed="rId5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CC0DCA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  <w:r>
        <w:t xml:space="preserve"> Rapid assessment point 32.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5B7C98A5" w14:textId="77777777" w:rsidTr="00515DE5">
        <w:tc>
          <w:tcPr>
            <w:tcW w:w="4675" w:type="dxa"/>
          </w:tcPr>
          <w:p w14:paraId="3239DDB1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036EE928" wp14:editId="50F3544F">
                  <wp:extent cx="2971800" cy="2228850"/>
                  <wp:effectExtent l="0" t="0" r="0" b="0"/>
                  <wp:docPr id="100" name="Picture 100" descr="A picture containing grass, outdoor, plant, gree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 descr="A picture containing grass, outdoor, plant, green&#10;&#10;Description automatically generated"/>
                          <pic:cNvPicPr/>
                        </pic:nvPicPr>
                        <pic:blipFill>
                          <a:blip r:embed="rId6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0FAAAEF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21F63E0E" wp14:editId="7EB77360">
                  <wp:extent cx="2971800" cy="2228850"/>
                  <wp:effectExtent l="0" t="0" r="0" b="0"/>
                  <wp:docPr id="99" name="Picture 99" descr="A picture containing tree, grass, outdoor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 descr="A picture containing tree, grass, outdoor, forest&#10;&#10;Description automatically generated"/>
                          <pic:cNvPicPr/>
                        </pic:nvPicPr>
                        <pic:blipFill>
                          <a:blip r:embed="rId6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F8DBAA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  <w:r>
        <w:t xml:space="preserve"> Rapid assessment point 33.</w:t>
      </w:r>
    </w:p>
    <w:p w14:paraId="470FEDE9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04A27F36" w14:textId="77777777" w:rsidTr="00515DE5">
        <w:tc>
          <w:tcPr>
            <w:tcW w:w="4675" w:type="dxa"/>
          </w:tcPr>
          <w:p w14:paraId="4926E5BA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5ED23757" wp14:editId="41A1DC0C">
                  <wp:extent cx="2971800" cy="2228850"/>
                  <wp:effectExtent l="0" t="0" r="0" b="0"/>
                  <wp:docPr id="94" name="Picture 94" descr="A close-up of some plant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 descr="A close-up of some plants&#10;&#10;Description automatically generated with medium confidence"/>
                          <pic:cNvPicPr/>
                        </pic:nvPicPr>
                        <pic:blipFill>
                          <a:blip r:embed="rId6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447E17D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79839139" wp14:editId="476721E1">
                  <wp:extent cx="2971800" cy="2228850"/>
                  <wp:effectExtent l="0" t="0" r="0" b="0"/>
                  <wp:docPr id="93" name="Picture 93" descr="A creek in the wood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 descr="A creek in the woods&#10;&#10;Description automatically generated with medium confidence"/>
                          <pic:cNvPicPr/>
                        </pic:nvPicPr>
                        <pic:blipFill>
                          <a:blip r:embed="rId6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F6E566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  <w:r>
        <w:t xml:space="preserve"> Rapid assessment point 36.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2C364A8D" w14:textId="77777777" w:rsidTr="00515DE5">
        <w:tc>
          <w:tcPr>
            <w:tcW w:w="4675" w:type="dxa"/>
          </w:tcPr>
          <w:p w14:paraId="62CB6F64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5A8B9D69" wp14:editId="3922BBD5">
                  <wp:extent cx="2971800" cy="2228850"/>
                  <wp:effectExtent l="0" t="0" r="0" b="0"/>
                  <wp:docPr id="139" name="Picture 139" descr="A picture containing tree, plant, forest, gull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A picture containing tree, plant, forest, gully&#10;&#10;Description automatically generated"/>
                          <pic:cNvPicPr/>
                        </pic:nvPicPr>
                        <pic:blipFill>
                          <a:blip r:embed="rId6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17D3A67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048CA96F" wp14:editId="234CACA4">
                  <wp:extent cx="2971800" cy="2228850"/>
                  <wp:effectExtent l="0" t="0" r="0" b="0"/>
                  <wp:docPr id="140" name="Picture 140" descr="A picture containing tree, outdoor, river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A picture containing tree, outdoor, river, plant&#10;&#10;Description automatically generated"/>
                          <pic:cNvPicPr/>
                        </pic:nvPicPr>
                        <pic:blipFill>
                          <a:blip r:embed="rId6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D6C17D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  <w:r>
        <w:t xml:space="preserve"> Rapid assessment point 37.</w:t>
      </w:r>
    </w:p>
    <w:p w14:paraId="7EC9B013" w14:textId="77777777" w:rsidR="00747EBF" w:rsidRDefault="00747EBF" w:rsidP="00747EBF">
      <w:pPr>
        <w:spacing w:after="160" w:line="259" w:lineRule="auto"/>
      </w:pPr>
      <w:r>
        <w:br w:type="page"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6E7D80D7" w14:textId="77777777" w:rsidTr="00515DE5">
        <w:tc>
          <w:tcPr>
            <w:tcW w:w="4680" w:type="dxa"/>
          </w:tcPr>
          <w:p w14:paraId="1A74B6AD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4F87D496" wp14:editId="28F3637F">
                  <wp:extent cx="2971800" cy="2228850"/>
                  <wp:effectExtent l="0" t="0" r="0" b="0"/>
                  <wp:docPr id="71" name="Picture 71" descr="A picture containing ground, outdoor, tree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 descr="A picture containing ground, outdoor, tree, nature&#10;&#10;Description automatically generated"/>
                          <pic:cNvPicPr/>
                        </pic:nvPicPr>
                        <pic:blipFill>
                          <a:blip r:embed="rId6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0A90C260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1C3CD349" wp14:editId="64824A52">
                  <wp:extent cx="2971800" cy="2228850"/>
                  <wp:effectExtent l="0" t="0" r="0" b="0"/>
                  <wp:docPr id="70" name="Picture 70" descr="A picture containing tree, ground, outdoor, di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 descr="A picture containing tree, ground, outdoor, dirt&#10;&#10;Description automatically generated"/>
                          <pic:cNvPicPr/>
                        </pic:nvPicPr>
                        <pic:blipFill>
                          <a:blip r:embed="rId6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1EE36342" w14:textId="77777777" w:rsidTr="00515DE5">
        <w:tc>
          <w:tcPr>
            <w:tcW w:w="4680" w:type="dxa"/>
          </w:tcPr>
          <w:p w14:paraId="5FC49923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756A0B78" wp14:editId="0046F914">
                  <wp:extent cx="2971800" cy="2228850"/>
                  <wp:effectExtent l="0" t="0" r="0" b="0"/>
                  <wp:docPr id="73" name="Picture 73" descr="A picture containing tree, ground, outdoor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 descr="A picture containing tree, ground, outdoor, nature&#10;&#10;Description automatically generated"/>
                          <pic:cNvPicPr/>
                        </pic:nvPicPr>
                        <pic:blipFill>
                          <a:blip r:embed="rId6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1433B640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3DCE18C2" wp14:editId="26988F90">
                  <wp:extent cx="2971800" cy="2228850"/>
                  <wp:effectExtent l="0" t="0" r="0" b="0"/>
                  <wp:docPr id="72" name="Picture 72" descr="A picture containing tree, ground, outdoor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 descr="A picture containing tree, ground, outdoor, nature&#10;&#10;Description automatically generated"/>
                          <pic:cNvPicPr/>
                        </pic:nvPicPr>
                        <pic:blipFill>
                          <a:blip r:embed="rId6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63A2B0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  <w:r>
        <w:t xml:space="preserve"> Rapid assessment point 41.</w:t>
      </w:r>
    </w:p>
    <w:p w14:paraId="4D64E6E5" w14:textId="77777777" w:rsidR="00747EBF" w:rsidRDefault="00747EBF" w:rsidP="00747EBF">
      <w:pPr>
        <w:spacing w:after="160" w:line="259" w:lineRule="auto"/>
      </w:pPr>
      <w:r>
        <w:br w:type="page"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3A0F6D08" w14:textId="77777777" w:rsidTr="00515DE5">
        <w:tc>
          <w:tcPr>
            <w:tcW w:w="4680" w:type="dxa"/>
          </w:tcPr>
          <w:p w14:paraId="32FAB86F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45C85B4F" wp14:editId="3263B0EE">
                  <wp:extent cx="2971800" cy="2228850"/>
                  <wp:effectExtent l="0" t="0" r="0" b="0"/>
                  <wp:docPr id="63" name="Picture 63" descr="A picture containing outdoor, grass, river, sk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 descr="A picture containing outdoor, grass, river, sky&#10;&#10;Description automatically generated"/>
                          <pic:cNvPicPr/>
                        </pic:nvPicPr>
                        <pic:blipFill>
                          <a:blip r:embed="rId7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57823A9D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35875C06" wp14:editId="24E2298C">
                  <wp:extent cx="2971800" cy="2228850"/>
                  <wp:effectExtent l="0" t="0" r="0" b="0"/>
                  <wp:docPr id="62" name="Picture 62" descr="A picture containing outdoor, grass, water, riv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 descr="A picture containing outdoor, grass, water, river&#10;&#10;Description automatically generated"/>
                          <pic:cNvPicPr/>
                        </pic:nvPicPr>
                        <pic:blipFill>
                          <a:blip r:embed="rId7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37990A3C" w14:textId="77777777" w:rsidTr="00515DE5">
        <w:tc>
          <w:tcPr>
            <w:tcW w:w="4680" w:type="dxa"/>
          </w:tcPr>
          <w:p w14:paraId="7CD69722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1360B1C2" wp14:editId="7F902767">
                  <wp:extent cx="2971800" cy="2228850"/>
                  <wp:effectExtent l="0" t="0" r="0" b="0"/>
                  <wp:docPr id="61" name="Picture 61" descr="A picture containing tree, outdoor, river, wa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 descr="A picture containing tree, outdoor, river, water&#10;&#10;Description automatically generated"/>
                          <pic:cNvPicPr/>
                        </pic:nvPicPr>
                        <pic:blipFill>
                          <a:blip r:embed="rId7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4F70DB47" w14:textId="77777777" w:rsidR="00747EBF" w:rsidRDefault="00747EBF" w:rsidP="00515DE5">
            <w:pPr>
              <w:pStyle w:val="NoSpacing"/>
            </w:pPr>
          </w:p>
        </w:tc>
      </w:tr>
    </w:tbl>
    <w:p w14:paraId="052A78AA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39</w:t>
      </w:r>
      <w:r>
        <w:rPr>
          <w:noProof/>
        </w:rPr>
        <w:fldChar w:fldCharType="end"/>
      </w:r>
      <w:r>
        <w:t xml:space="preserve"> Rapid assessment point 44.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5981E126" w14:textId="77777777" w:rsidTr="00515DE5">
        <w:tc>
          <w:tcPr>
            <w:tcW w:w="4680" w:type="dxa"/>
          </w:tcPr>
          <w:p w14:paraId="4963D591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5844A901" wp14:editId="5D147EAD">
                  <wp:extent cx="2971800" cy="2228850"/>
                  <wp:effectExtent l="0" t="0" r="0" b="0"/>
                  <wp:docPr id="96" name="Picture 96" descr="A picture containing tree, outdoor, conifer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 descr="A picture containing tree, outdoor, conifer, plant&#10;&#10;Description automatically generated"/>
                          <pic:cNvPicPr/>
                        </pic:nvPicPr>
                        <pic:blipFill>
                          <a:blip r:embed="rId7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16050447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764CA197" wp14:editId="74E00986">
                  <wp:extent cx="2971800" cy="2228850"/>
                  <wp:effectExtent l="0" t="0" r="0" b="0"/>
                  <wp:docPr id="95" name="Picture 95" descr="A creek in the wood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 descr="A creek in the woods&#10;&#10;Description automatically generated with low confidence"/>
                          <pic:cNvPicPr/>
                        </pic:nvPicPr>
                        <pic:blipFill>
                          <a:blip r:embed="rId7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A741F9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40</w:t>
      </w:r>
      <w:r>
        <w:rPr>
          <w:noProof/>
        </w:rPr>
        <w:fldChar w:fldCharType="end"/>
      </w:r>
      <w:r>
        <w:t xml:space="preserve"> Rapid assessment point 45.</w:t>
      </w:r>
    </w:p>
    <w:p w14:paraId="399ADF20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4E562090" w14:textId="77777777" w:rsidTr="00515DE5">
        <w:tc>
          <w:tcPr>
            <w:tcW w:w="4675" w:type="dxa"/>
          </w:tcPr>
          <w:p w14:paraId="056E9729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51DA5AA1" wp14:editId="40D3C38E">
                  <wp:extent cx="2971800" cy="2228850"/>
                  <wp:effectExtent l="0" t="0" r="0" b="0"/>
                  <wp:docPr id="98" name="Picture 98" descr="A close-up of some plant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 descr="A close-up of some plants&#10;&#10;Description automatically generated with low confidence"/>
                          <pic:cNvPicPr/>
                        </pic:nvPicPr>
                        <pic:blipFill>
                          <a:blip r:embed="rId7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EA9ACC6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1701FC19" wp14:editId="423118EF">
                  <wp:extent cx="2971800" cy="2228850"/>
                  <wp:effectExtent l="0" t="0" r="0" b="0"/>
                  <wp:docPr id="97" name="Picture 97" descr="A picture containing grass, tree, outdoor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 descr="A picture containing grass, tree, outdoor, plant&#10;&#10;Description automatically generated"/>
                          <pic:cNvPicPr/>
                        </pic:nvPicPr>
                        <pic:blipFill>
                          <a:blip r:embed="rId7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2C1F3C" w14:textId="77777777" w:rsidR="00747EBF" w:rsidRDefault="00747EBF" w:rsidP="00747EBF">
      <w:pPr>
        <w:pStyle w:val="Caption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0965819" wp14:editId="52BE97AA">
                <wp:simplePos x="0" y="0"/>
                <wp:positionH relativeFrom="column">
                  <wp:posOffset>0</wp:posOffset>
                </wp:positionH>
                <wp:positionV relativeFrom="paragraph">
                  <wp:posOffset>259080</wp:posOffset>
                </wp:positionV>
                <wp:extent cx="2971800" cy="2458720"/>
                <wp:effectExtent l="0" t="0" r="0" b="0"/>
                <wp:wrapTight wrapText="bothSides">
                  <wp:wrapPolygon edited="0">
                    <wp:start x="0" y="0"/>
                    <wp:lineTo x="0" y="21421"/>
                    <wp:lineTo x="21462" y="21421"/>
                    <wp:lineTo x="21462" y="0"/>
                    <wp:lineTo x="0" y="0"/>
                  </wp:wrapPolygon>
                </wp:wrapTight>
                <wp:docPr id="241607377" name="Group 2416073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1800" cy="2458720"/>
                          <a:chOff x="0" y="0"/>
                          <a:chExt cx="2854960" cy="2458720"/>
                        </a:xfrm>
                      </wpg:grpSpPr>
                      <pic:pic xmlns:pic="http://schemas.openxmlformats.org/drawingml/2006/picture">
                        <pic:nvPicPr>
                          <pic:cNvPr id="108" name="Picture 108" descr="A picture containing outdoor, tree, grass, fores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960" cy="21412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1607376" name="Text Box 241607376"/>
                        <wps:cNvSpPr txBox="1"/>
                        <wps:spPr>
                          <a:xfrm>
                            <a:off x="0" y="2200275"/>
                            <a:ext cx="2854960" cy="25844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16C620F" w14:textId="77777777" w:rsidR="00747EBF" w:rsidRPr="00DB2B63" w:rsidRDefault="00747EBF" w:rsidP="00747EBF">
                              <w:pPr>
                                <w:pStyle w:val="Caption"/>
                              </w:pPr>
                              <w:r>
                                <w:t xml:space="preserve">Figure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STYLEREF 1 \s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3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noBreakHyphen/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Figure \* ARABIC \s 1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41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 xml:space="preserve"> Rapid assessment point 46.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0965819" id="Group 241607377" o:spid="_x0000_s1035" style="position:absolute;margin-left:0;margin-top:20.4pt;width:234pt;height:193.6pt;z-index:251662336;mso-width-relative:margin" coordsize="28549,245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">
                <v:shape id="Picture 108" o:spid="_x0000_s1036" type="#_x0000_t75" alt="A picture containing outdoor, tree, grass, forest&#10;&#10;Description automatically generated" style="position:absolute;width:28549;height:21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">
                  <v:imagedata r:id="rId78" o:title="A picture containing outdoor, tree, grass, forest&#10;&#10;Description automatically generated"/>
                </v:shape>
                <v:shape id="Text Box 241607376" o:spid="_x0000_s1037" type="#_x0000_t202" style="position:absolute;top:22002;width:28549;height:25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" stroked="f">
                  <v:textbox style="mso-fit-shape-to-text:t" inset="0,0,0,0">
                    <w:txbxContent>
                      <w:p w14:paraId="016C620F" w14:textId="77777777" w:rsidR="00747EBF" w:rsidRPr="00DB2B63" w:rsidRDefault="00747EBF" w:rsidP="00747EBF">
                        <w:pPr>
                          <w:pStyle w:val="Caption"/>
                        </w:pPr>
                        <w:r>
                          <w:t xml:space="preserve">Figure </w:t>
                        </w:r>
                        <w:r>
                          <w:fldChar w:fldCharType="begin"/>
                        </w:r>
                        <w:r>
                          <w:instrText xml:space="preserve"> STYLEREF 1 \s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3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noBreakHyphen/>
                        </w:r>
                        <w:r>
                          <w:fldChar w:fldCharType="begin"/>
                        </w:r>
                        <w:r>
                          <w:instrText xml:space="preserve"> SEQ Figure \* ARABIC \s 1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41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 Rapid assessment point 46.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42</w:t>
      </w:r>
      <w:r>
        <w:rPr>
          <w:noProof/>
        </w:rPr>
        <w:fldChar w:fldCharType="end"/>
      </w:r>
      <w:r>
        <w:t xml:space="preserve"> Rapid assessment point 45.</w:t>
      </w:r>
    </w:p>
    <w:p w14:paraId="0CB7225B" w14:textId="77777777" w:rsidR="00747EBF" w:rsidRPr="00F169E4" w:rsidRDefault="00747EBF" w:rsidP="00747EBF"/>
    <w:p w14:paraId="68ADC390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461F49DA" w14:textId="77777777" w:rsidTr="00515DE5">
        <w:tc>
          <w:tcPr>
            <w:tcW w:w="4675" w:type="dxa"/>
          </w:tcPr>
          <w:p w14:paraId="6D346897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74CD33D7" wp14:editId="7F4AAC33">
                  <wp:extent cx="2971800" cy="2228850"/>
                  <wp:effectExtent l="0" t="0" r="0" b="0"/>
                  <wp:docPr id="65" name="Picture 65" descr="A car driving on a dirt road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 descr="A car driving on a dirt road&#10;&#10;Description automatically generated with medium confidence"/>
                          <pic:cNvPicPr/>
                        </pic:nvPicPr>
                        <pic:blipFill>
                          <a:blip r:embed="rId7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0E9D5DAC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6EBD0C59" wp14:editId="658F9ADB">
                  <wp:extent cx="2971800" cy="2228850"/>
                  <wp:effectExtent l="0" t="0" r="0" b="0"/>
                  <wp:docPr id="64" name="Picture 64" descr="A picture containing tree, outdoor, plant, roc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 descr="A picture containing tree, outdoor, plant, rock&#10;&#10;Description automatically generated"/>
                          <pic:cNvPicPr/>
                        </pic:nvPicPr>
                        <pic:blipFill>
                          <a:blip r:embed="rId8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611D24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  <w:r>
        <w:t xml:space="preserve"> Rapid assessment point 51.</w:t>
      </w:r>
    </w:p>
    <w:p w14:paraId="5DA7CBF6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3B6DA624" w14:textId="77777777" w:rsidTr="00515DE5">
        <w:tc>
          <w:tcPr>
            <w:tcW w:w="4675" w:type="dxa"/>
          </w:tcPr>
          <w:p w14:paraId="09488D10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5134AC62" wp14:editId="6CC609DC">
                  <wp:extent cx="2971800" cy="2228850"/>
                  <wp:effectExtent l="0" t="0" r="0" b="0"/>
                  <wp:docPr id="85" name="Picture 85" descr="A picture containing tree, outdoor, mountain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 descr="A picture containing tree, outdoor, mountain, nature&#10;&#10;Description automatically generated"/>
                          <pic:cNvPicPr/>
                        </pic:nvPicPr>
                        <pic:blipFill>
                          <a:blip r:embed="rId8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F58597B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04752A19" wp14:editId="1DDCA739">
                  <wp:extent cx="2971800" cy="2228850"/>
                  <wp:effectExtent l="0" t="0" r="0" b="0"/>
                  <wp:docPr id="84" name="Picture 84" descr="A picture containing tree, outdoor, grass, pat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 descr="A picture containing tree, outdoor, grass, path&#10;&#10;Description automatically generated"/>
                          <pic:cNvPicPr/>
                        </pic:nvPicPr>
                        <pic:blipFill>
                          <a:blip r:embed="rId8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8B807A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44</w:t>
      </w:r>
      <w:r>
        <w:rPr>
          <w:noProof/>
        </w:rPr>
        <w:fldChar w:fldCharType="end"/>
      </w:r>
      <w:r>
        <w:t xml:space="preserve"> Rapid assessment point 52.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3D339288" w14:textId="77777777" w:rsidTr="00515DE5">
        <w:tc>
          <w:tcPr>
            <w:tcW w:w="4675" w:type="dxa"/>
          </w:tcPr>
          <w:p w14:paraId="1ACCBA83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3507FAA4" wp14:editId="0E27439E">
                  <wp:extent cx="2971800" cy="2228850"/>
                  <wp:effectExtent l="0" t="0" r="0" b="0"/>
                  <wp:docPr id="141" name="Picture 141" descr="A river running through a field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 descr="A river running through a field&#10;&#10;Description automatically generated with low confidence"/>
                          <pic:cNvPicPr/>
                        </pic:nvPicPr>
                        <pic:blipFill>
                          <a:blip r:embed="rId8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B1C0689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1359B64E" wp14:editId="73B380C3">
                  <wp:extent cx="2971800" cy="2228850"/>
                  <wp:effectExtent l="0" t="0" r="0" b="0"/>
                  <wp:docPr id="142" name="Picture 142" descr="A picture containing grass, water, outdoor, sk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 descr="A picture containing grass, water, outdoor, sky&#10;&#10;Description automatically generated"/>
                          <pic:cNvPicPr/>
                        </pic:nvPicPr>
                        <pic:blipFill>
                          <a:blip r:embed="rId8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89404C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  <w:r>
        <w:t xml:space="preserve"> Rapid assessment point 58.</w:t>
      </w:r>
    </w:p>
    <w:p w14:paraId="72749C17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232D89BA" w14:textId="77777777" w:rsidTr="00515DE5">
        <w:tc>
          <w:tcPr>
            <w:tcW w:w="4675" w:type="dxa"/>
          </w:tcPr>
          <w:p w14:paraId="7E95218D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85F9C0B" wp14:editId="16F23EB8">
                  <wp:extent cx="2971800" cy="2228850"/>
                  <wp:effectExtent l="0" t="0" r="0" b="0"/>
                  <wp:docPr id="143" name="Picture 143" descr="A picture containing tree, water, river, out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A picture containing tree, water, river, outdoor&#10;&#10;Description automatically generated"/>
                          <pic:cNvPicPr/>
                        </pic:nvPicPr>
                        <pic:blipFill>
                          <a:blip r:embed="rId8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A352086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665CE1D2" wp14:editId="14503259">
                  <wp:extent cx="2971800" cy="2228850"/>
                  <wp:effectExtent l="0" t="0" r="0" b="0"/>
                  <wp:docPr id="156" name="Picture 156" descr="A picture containing tree, outdoor, grass, riv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A picture containing tree, outdoor, grass, river&#10;&#10;Description automatically generated"/>
                          <pic:cNvPicPr/>
                        </pic:nvPicPr>
                        <pic:blipFill>
                          <a:blip r:embed="rId8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7DF3DF38" w14:textId="77777777" w:rsidTr="00515DE5">
        <w:tc>
          <w:tcPr>
            <w:tcW w:w="4675" w:type="dxa"/>
          </w:tcPr>
          <w:p w14:paraId="25095E44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63A839E0" wp14:editId="47C13365">
                  <wp:extent cx="2971800" cy="2228850"/>
                  <wp:effectExtent l="0" t="0" r="0" b="0"/>
                  <wp:docPr id="158" name="Picture 158" descr="A grassy field with trees in th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grassy field with trees in the background&#10;&#10;Description automatically generated"/>
                          <pic:cNvPicPr/>
                        </pic:nvPicPr>
                        <pic:blipFill>
                          <a:blip r:embed="rId8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3722B4B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59DD8E8B" wp14:editId="23B25712">
                  <wp:extent cx="2971800" cy="2228850"/>
                  <wp:effectExtent l="0" t="0" r="0" b="0"/>
                  <wp:docPr id="160" name="Picture 160" descr="A grassy field with trees in the background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A grassy field with trees in the background&#10;&#10;Description automatically generated with medium confidence"/>
                          <pic:cNvPicPr/>
                        </pic:nvPicPr>
                        <pic:blipFill>
                          <a:blip r:embed="rId8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60FDD938" w14:textId="77777777" w:rsidTr="00515DE5">
        <w:tc>
          <w:tcPr>
            <w:tcW w:w="4675" w:type="dxa"/>
          </w:tcPr>
          <w:p w14:paraId="0FC754AB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0BC30896" wp14:editId="542D1B10">
                  <wp:extent cx="2971800" cy="2228850"/>
                  <wp:effectExtent l="0" t="0" r="0" b="0"/>
                  <wp:docPr id="161" name="Picture 161" descr="A picture containing tree, outdoor, plant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 descr="A picture containing tree, outdoor, plant, forest&#10;&#10;Description automatically generated"/>
                          <pic:cNvPicPr/>
                        </pic:nvPicPr>
                        <pic:blipFill>
                          <a:blip r:embed="rId8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6D07D832" w14:textId="77777777" w:rsidR="00747EBF" w:rsidRDefault="00747EBF" w:rsidP="00515DE5">
            <w:pPr>
              <w:pStyle w:val="NoSpacing"/>
            </w:pPr>
          </w:p>
        </w:tc>
      </w:tr>
    </w:tbl>
    <w:p w14:paraId="05831848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  <w:r>
        <w:t xml:space="preserve"> Rapid assessment point 60.</w:t>
      </w:r>
    </w:p>
    <w:p w14:paraId="11473AF4" w14:textId="77777777" w:rsidR="00747EBF" w:rsidRDefault="00747EBF" w:rsidP="00747EBF">
      <w:pPr>
        <w:spacing w:after="160" w:line="259" w:lineRule="auto"/>
      </w:pPr>
      <w:r>
        <w:br w:type="page"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0528162A" w14:textId="77777777" w:rsidTr="00515DE5">
        <w:tc>
          <w:tcPr>
            <w:tcW w:w="4680" w:type="dxa"/>
          </w:tcPr>
          <w:p w14:paraId="74AD7057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617413F8" wp14:editId="3D2F0528">
                  <wp:extent cx="2971800" cy="2228850"/>
                  <wp:effectExtent l="0" t="0" r="0" b="0"/>
                  <wp:docPr id="162" name="Picture 162" descr="A picture containing tree, outdoor, grass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 descr="A picture containing tree, outdoor, grass, plant&#10;&#10;Description automatically generated"/>
                          <pic:cNvPicPr/>
                        </pic:nvPicPr>
                        <pic:blipFill>
                          <a:blip r:embed="rId9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3CBBA14F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FE5B73B" wp14:editId="3AB33B42">
                  <wp:extent cx="2971800" cy="2228851"/>
                  <wp:effectExtent l="0" t="0" r="0" b="0"/>
                  <wp:docPr id="163" name="Picture 163" descr="A picture containing tree, outdoor, plant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 descr="A picture containing tree, outdoor, plant, forest&#10;&#10;Description automatically generated"/>
                          <pic:cNvPicPr/>
                        </pic:nvPicPr>
                        <pic:blipFill>
                          <a:blip r:embed="rId9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4F46301B" w14:textId="77777777" w:rsidTr="00515DE5">
        <w:tc>
          <w:tcPr>
            <w:tcW w:w="4680" w:type="dxa"/>
          </w:tcPr>
          <w:p w14:paraId="6DE70127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08F5313D" wp14:editId="416EB7F8">
                  <wp:extent cx="2971800" cy="2228850"/>
                  <wp:effectExtent l="0" t="0" r="0" b="0"/>
                  <wp:docPr id="164" name="Picture 164" descr="A picture containing tree, grass, outdoor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 descr="A picture containing tree, grass, outdoor, plant&#10;&#10;Description automatically generated"/>
                          <pic:cNvPicPr/>
                        </pic:nvPicPr>
                        <pic:blipFill>
                          <a:blip r:embed="rId9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52242256" w14:textId="77777777" w:rsidR="00747EBF" w:rsidRDefault="00747EBF" w:rsidP="00515DE5">
            <w:pPr>
              <w:pStyle w:val="NoSpacing"/>
            </w:pPr>
          </w:p>
        </w:tc>
      </w:tr>
    </w:tbl>
    <w:p w14:paraId="52B0671B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47</w:t>
      </w:r>
      <w:r>
        <w:rPr>
          <w:noProof/>
        </w:rPr>
        <w:fldChar w:fldCharType="end"/>
      </w:r>
      <w:r>
        <w:t xml:space="preserve"> Rapid assessment point 61.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16CF9717" w14:textId="77777777" w:rsidTr="00515DE5">
        <w:tc>
          <w:tcPr>
            <w:tcW w:w="4675" w:type="dxa"/>
          </w:tcPr>
          <w:p w14:paraId="547054D8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F947185" wp14:editId="0CD3DFA6">
                  <wp:extent cx="2971800" cy="2228850"/>
                  <wp:effectExtent l="0" t="0" r="0" b="0"/>
                  <wp:docPr id="165" name="Picture 165" descr="A picture containing tree, outdoor, rock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 descr="A picture containing tree, outdoor, rock, forest&#10;&#10;Description automatically generated"/>
                          <pic:cNvPicPr/>
                        </pic:nvPicPr>
                        <pic:blipFill>
                          <a:blip r:embed="rId9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473BABB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37379F19" wp14:editId="6BDF59F8">
                  <wp:extent cx="2971800" cy="2228850"/>
                  <wp:effectExtent l="0" t="0" r="0" b="0"/>
                  <wp:docPr id="166" name="Picture 166" descr="A creek in the wood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 descr="A creek in the woods&#10;&#10;Description automatically generated with low confidence"/>
                          <pic:cNvPicPr/>
                        </pic:nvPicPr>
                        <pic:blipFill>
                          <a:blip r:embed="rId9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E40A46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48</w:t>
      </w:r>
      <w:r>
        <w:rPr>
          <w:noProof/>
        </w:rPr>
        <w:fldChar w:fldCharType="end"/>
      </w:r>
      <w:r>
        <w:t xml:space="preserve"> Rapid assessment point 62.</w:t>
      </w:r>
    </w:p>
    <w:p w14:paraId="2B6AECC2" w14:textId="77777777" w:rsidR="00747EBF" w:rsidRPr="00F169E4" w:rsidRDefault="00747EBF" w:rsidP="00747EBF"/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4B18B016" w14:textId="77777777" w:rsidTr="00515DE5">
        <w:tc>
          <w:tcPr>
            <w:tcW w:w="4675" w:type="dxa"/>
          </w:tcPr>
          <w:p w14:paraId="40099356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728B81C4" wp14:editId="6CFE3403">
                  <wp:extent cx="2895600" cy="2171700"/>
                  <wp:effectExtent l="0" t="0" r="0" b="0"/>
                  <wp:docPr id="167" name="Picture 167" descr="A picture containing tree, outdoor, ground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 descr="A picture containing tree, outdoor, ground, forest&#10;&#10;Description automatically generated"/>
                          <pic:cNvPicPr/>
                        </pic:nvPicPr>
                        <pic:blipFill>
                          <a:blip r:embed="rId9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4A66214F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6F1E4203" wp14:editId="76D74EB8">
                  <wp:extent cx="2895600" cy="2171700"/>
                  <wp:effectExtent l="0" t="0" r="0" b="0"/>
                  <wp:docPr id="168" name="Picture 168" descr="A picture containing outdoor, tree, nature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 descr="A picture containing outdoor, tree, nature, plant&#10;&#10;Description automatically generated"/>
                          <pic:cNvPicPr/>
                        </pic:nvPicPr>
                        <pic:blipFill>
                          <a:blip r:embed="rId9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281469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  <w:r>
        <w:t xml:space="preserve"> Rapid assessment point 63.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24E91CE9" w14:textId="77777777" w:rsidTr="00515DE5">
        <w:tc>
          <w:tcPr>
            <w:tcW w:w="4675" w:type="dxa"/>
          </w:tcPr>
          <w:p w14:paraId="55A3C082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3CF3DCC2" wp14:editId="7268D850">
                  <wp:extent cx="2971800" cy="2228850"/>
                  <wp:effectExtent l="0" t="0" r="0" b="0"/>
                  <wp:docPr id="171" name="Picture 171" descr="A picture containing outdoor, tree, grass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 descr="A picture containing outdoor, tree, grass, nature&#10;&#10;Description automatically generated"/>
                          <pic:cNvPicPr/>
                        </pic:nvPicPr>
                        <pic:blipFill>
                          <a:blip r:embed="rId9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061D1632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3B3F6D19" wp14:editId="0B4931A0">
                  <wp:extent cx="2971800" cy="2228850"/>
                  <wp:effectExtent l="0" t="0" r="0" b="0"/>
                  <wp:docPr id="170" name="Picture 170" descr="A picture containing tree, outdoor, river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 descr="A picture containing tree, outdoor, river, forest&#10;&#10;Description automatically generated"/>
                          <pic:cNvPicPr/>
                        </pic:nvPicPr>
                        <pic:blipFill>
                          <a:blip r:embed="rId9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EBF" w14:paraId="7798F71C" w14:textId="77777777" w:rsidTr="00515DE5">
        <w:tc>
          <w:tcPr>
            <w:tcW w:w="4675" w:type="dxa"/>
          </w:tcPr>
          <w:p w14:paraId="1E06D895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12017CED" wp14:editId="5E22539B">
                  <wp:extent cx="2971800" cy="2228850"/>
                  <wp:effectExtent l="0" t="9525" r="9525" b="9525"/>
                  <wp:docPr id="169" name="Picture 169" descr="A picture containing tree, outdoor, plant, natu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 descr="A picture containing tree, outdoor, plant, nature&#10;&#10;Description automatically generated"/>
                          <pic:cNvPicPr/>
                        </pic:nvPicPr>
                        <pic:blipFill>
                          <a:blip r:embed="rId9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07AF9FFA" w14:textId="77777777" w:rsidR="00747EBF" w:rsidRDefault="00747EBF" w:rsidP="00515DE5">
            <w:pPr>
              <w:keepNext/>
            </w:pPr>
          </w:p>
        </w:tc>
      </w:tr>
    </w:tbl>
    <w:p w14:paraId="424CDD57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50</w:t>
      </w:r>
      <w:r>
        <w:rPr>
          <w:noProof/>
        </w:rPr>
        <w:fldChar w:fldCharType="end"/>
      </w:r>
      <w:r>
        <w:t xml:space="preserve"> Rapid assessment point 64.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708"/>
        <w:gridCol w:w="4652"/>
      </w:tblGrid>
      <w:tr w:rsidR="00747EBF" w14:paraId="0DBC3CFA" w14:textId="77777777" w:rsidTr="00515DE5">
        <w:tc>
          <w:tcPr>
            <w:tcW w:w="4703" w:type="dxa"/>
          </w:tcPr>
          <w:p w14:paraId="19D4294D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lastRenderedPageBreak/>
              <w:drawing>
                <wp:inline distT="0" distB="0" distL="0" distR="0" wp14:anchorId="65EE5465" wp14:editId="0328A6E6">
                  <wp:extent cx="2948940" cy="2211705"/>
                  <wp:effectExtent l="0" t="0" r="3810" b="0"/>
                  <wp:docPr id="172" name="Picture 172" descr="A picture containing tree, outdoor, conifer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 descr="A picture containing tree, outdoor, conifer, forest&#10;&#10;Description automatically generated"/>
                          <pic:cNvPicPr/>
                        </pic:nvPicPr>
                        <pic:blipFill>
                          <a:blip r:embed="rId10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940" cy="2211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7" w:type="dxa"/>
          </w:tcPr>
          <w:p w14:paraId="7B412884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499770DD" wp14:editId="51D1A7AD">
                  <wp:extent cx="2915920" cy="2186940"/>
                  <wp:effectExtent l="0" t="0" r="0" b="3810"/>
                  <wp:docPr id="173" name="Picture 173" descr="A picture containing tree, outdoor, forest,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 descr="A picture containing tree, outdoor, forest, plant&#10;&#10;Description automatically generated"/>
                          <pic:cNvPicPr/>
                        </pic:nvPicPr>
                        <pic:blipFill>
                          <a:blip r:embed="rId10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920" cy="218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7C0164" w14:textId="77777777" w:rsidR="00747EBF" w:rsidRPr="00F169E4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51</w:t>
      </w:r>
      <w:r>
        <w:rPr>
          <w:noProof/>
        </w:rPr>
        <w:fldChar w:fldCharType="end"/>
      </w:r>
      <w:r>
        <w:t xml:space="preserve"> Rapid assessment point 65.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0"/>
        <w:gridCol w:w="4680"/>
      </w:tblGrid>
      <w:tr w:rsidR="00747EBF" w14:paraId="56C6C92B" w14:textId="77777777" w:rsidTr="00515DE5">
        <w:tc>
          <w:tcPr>
            <w:tcW w:w="4675" w:type="dxa"/>
          </w:tcPr>
          <w:p w14:paraId="754E0023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731A7D13" wp14:editId="5A3D2AF3">
                  <wp:extent cx="2971800" cy="2228850"/>
                  <wp:effectExtent l="0" t="0" r="0" b="0"/>
                  <wp:docPr id="174" name="Picture 174" descr="A small creek in the middle of a forest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 descr="A small creek in the middle of a forest&#10;&#10;Description automatically generated with low confidence"/>
                          <pic:cNvPicPr/>
                        </pic:nvPicPr>
                        <pic:blipFill>
                          <a:blip r:embed="rId10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4C68425D" w14:textId="77777777" w:rsidR="00747EBF" w:rsidRDefault="00747EBF" w:rsidP="00515DE5">
            <w:pPr>
              <w:pStyle w:val="NoSpacing"/>
            </w:pPr>
            <w:r w:rsidRPr="00F169E4">
              <w:rPr>
                <w:noProof/>
              </w:rPr>
              <w:drawing>
                <wp:inline distT="0" distB="0" distL="0" distR="0" wp14:anchorId="77A59F97" wp14:editId="27E8529A">
                  <wp:extent cx="2971800" cy="2228850"/>
                  <wp:effectExtent l="0" t="0" r="0" b="0"/>
                  <wp:docPr id="175" name="Picture 175" descr="A picture containing tree, outdoor, ground, for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 descr="A picture containing tree, outdoor, ground, forest&#10;&#10;Description automatically generated"/>
                          <pic:cNvPicPr/>
                        </pic:nvPicPr>
                        <pic:blipFill>
                          <a:blip r:embed="rId10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20593B" w14:textId="77777777" w:rsidR="00747EBF" w:rsidRDefault="00747EBF" w:rsidP="00747EBF">
      <w:pPr>
        <w:pStyle w:val="Caption"/>
      </w:pPr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52</w:t>
      </w:r>
      <w:r>
        <w:rPr>
          <w:noProof/>
        </w:rPr>
        <w:fldChar w:fldCharType="end"/>
      </w:r>
      <w:r>
        <w:t xml:space="preserve"> Rapid assessment point 66.</w:t>
      </w:r>
    </w:p>
    <w:p w14:paraId="2B0BE169" w14:textId="77777777" w:rsidR="00747EBF" w:rsidRPr="00CF0A53" w:rsidRDefault="00747EBF" w:rsidP="00747EBF"/>
    <w:p w14:paraId="01D33CBC" w14:textId="77777777" w:rsidR="00747EBF" w:rsidRDefault="00747EBF" w:rsidP="00747EBF">
      <w:pPr>
        <w:sectPr w:rsidR="00747EBF" w:rsidSect="00747EBF">
          <w:pgSz w:w="12240" w:h="15840"/>
          <w:pgMar w:top="1440" w:right="1440" w:bottom="1260" w:left="1440" w:header="720" w:footer="720" w:gutter="0"/>
          <w:cols w:space="720"/>
          <w:docGrid w:linePitch="360"/>
        </w:sectPr>
      </w:pPr>
    </w:p>
    <w:p w14:paraId="695A2636" w14:textId="77777777" w:rsidR="000C1506" w:rsidRDefault="00747EBF"/>
    <w:sectPr w:rsidR="000C150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39329F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3BD1A96"/>
    <w:multiLevelType w:val="hybridMultilevel"/>
    <w:tmpl w:val="2CCE5D4E"/>
    <w:lvl w:ilvl="0" w:tplc="7B8E5E22">
      <w:start w:val="1"/>
      <w:numFmt w:val="decimal"/>
      <w:lvlText w:val="Goal 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5F2985"/>
    <w:multiLevelType w:val="multilevel"/>
    <w:tmpl w:val="F06E5CE4"/>
    <w:lvl w:ilvl="0">
      <w:start w:val="1"/>
      <w:numFmt w:val="upperLetter"/>
      <w:pStyle w:val="HeadingAppendix"/>
      <w:lvlText w:val="Appendix 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4A94300"/>
    <w:multiLevelType w:val="hybridMultilevel"/>
    <w:tmpl w:val="4B9C06F8"/>
    <w:lvl w:ilvl="0" w:tplc="C8B69160">
      <w:start w:val="1"/>
      <w:numFmt w:val="decimal"/>
      <w:lvlText w:val="Objective 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-360" w:hanging="360"/>
      </w:pPr>
    </w:lvl>
    <w:lvl w:ilvl="2" w:tplc="FFFFFFFF" w:tentative="1">
      <w:start w:val="1"/>
      <w:numFmt w:val="lowerRoman"/>
      <w:lvlText w:val="%3."/>
      <w:lvlJc w:val="right"/>
      <w:pPr>
        <w:ind w:left="360" w:hanging="180"/>
      </w:pPr>
    </w:lvl>
    <w:lvl w:ilvl="3" w:tplc="FFFFFFFF" w:tentative="1">
      <w:start w:val="1"/>
      <w:numFmt w:val="decimal"/>
      <w:lvlText w:val="%4."/>
      <w:lvlJc w:val="left"/>
      <w:pPr>
        <w:ind w:left="1080" w:hanging="360"/>
      </w:pPr>
    </w:lvl>
    <w:lvl w:ilvl="4" w:tplc="FFFFFFFF" w:tentative="1">
      <w:start w:val="1"/>
      <w:numFmt w:val="lowerLetter"/>
      <w:lvlText w:val="%5."/>
      <w:lvlJc w:val="left"/>
      <w:pPr>
        <w:ind w:left="1800" w:hanging="360"/>
      </w:pPr>
    </w:lvl>
    <w:lvl w:ilvl="5" w:tplc="FFFFFFFF" w:tentative="1">
      <w:start w:val="1"/>
      <w:numFmt w:val="lowerRoman"/>
      <w:lvlText w:val="%6."/>
      <w:lvlJc w:val="right"/>
      <w:pPr>
        <w:ind w:left="2520" w:hanging="180"/>
      </w:pPr>
    </w:lvl>
    <w:lvl w:ilvl="6" w:tplc="FFFFFFFF" w:tentative="1">
      <w:start w:val="1"/>
      <w:numFmt w:val="decimal"/>
      <w:lvlText w:val="%7."/>
      <w:lvlJc w:val="left"/>
      <w:pPr>
        <w:ind w:left="3240" w:hanging="360"/>
      </w:pPr>
    </w:lvl>
    <w:lvl w:ilvl="7" w:tplc="FFFFFFFF" w:tentative="1">
      <w:start w:val="1"/>
      <w:numFmt w:val="lowerLetter"/>
      <w:lvlText w:val="%8."/>
      <w:lvlJc w:val="left"/>
      <w:pPr>
        <w:ind w:left="3960" w:hanging="360"/>
      </w:pPr>
    </w:lvl>
    <w:lvl w:ilvl="8" w:tplc="FFFFFFFF" w:tentative="1">
      <w:start w:val="1"/>
      <w:numFmt w:val="lowerRoman"/>
      <w:lvlText w:val="%9."/>
      <w:lvlJc w:val="right"/>
      <w:pPr>
        <w:ind w:left="4680" w:hanging="180"/>
      </w:pPr>
    </w:lvl>
  </w:abstractNum>
  <w:abstractNum w:abstractNumId="4" w15:restartNumberingAfterBreak="0">
    <w:nsid w:val="1ED61E0D"/>
    <w:multiLevelType w:val="hybridMultilevel"/>
    <w:tmpl w:val="550C1068"/>
    <w:lvl w:ilvl="0" w:tplc="AADAE66C">
      <w:start w:val="1"/>
      <w:numFmt w:val="decimal"/>
      <w:pStyle w:val="GoalsList"/>
      <w:lvlText w:val="Goal 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9B1731"/>
    <w:multiLevelType w:val="multilevel"/>
    <w:tmpl w:val="90801E18"/>
    <w:lvl w:ilvl="0">
      <w:start w:val="1"/>
      <w:numFmt w:val="decimal"/>
      <w:lvlText w:val="Goal 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Objective %1.%2.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 w15:restartNumberingAfterBreak="0">
    <w:nsid w:val="2B49598D"/>
    <w:multiLevelType w:val="hybridMultilevel"/>
    <w:tmpl w:val="961C307E"/>
    <w:lvl w:ilvl="0" w:tplc="04090001">
      <w:start w:val="1"/>
      <w:numFmt w:val="bullet"/>
      <w:lvlText w:val=""/>
      <w:lvlJc w:val="left"/>
      <w:pPr>
        <w:ind w:left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0B75A7"/>
    <w:multiLevelType w:val="hybridMultilevel"/>
    <w:tmpl w:val="AE30F5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CD317D"/>
    <w:multiLevelType w:val="hybridMultilevel"/>
    <w:tmpl w:val="6B924F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6C03AF"/>
    <w:multiLevelType w:val="hybridMultilevel"/>
    <w:tmpl w:val="DE0CEE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5345A3"/>
    <w:multiLevelType w:val="hybridMultilevel"/>
    <w:tmpl w:val="684EE272"/>
    <w:lvl w:ilvl="0" w:tplc="C8B69160">
      <w:start w:val="1"/>
      <w:numFmt w:val="decimal"/>
      <w:lvlText w:val="Objective 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6531D5B"/>
    <w:multiLevelType w:val="hybridMultilevel"/>
    <w:tmpl w:val="E346B408"/>
    <w:lvl w:ilvl="0" w:tplc="0B62E9D8">
      <w:start w:val="1"/>
      <w:numFmt w:val="decimal"/>
      <w:pStyle w:val="ListNumber"/>
      <w:lvlText w:val="%1."/>
      <w:lvlJc w:val="left"/>
      <w:pPr>
        <w:ind w:left="720" w:hanging="360"/>
      </w:pPr>
      <w:rPr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8E0608"/>
    <w:multiLevelType w:val="hybridMultilevel"/>
    <w:tmpl w:val="03DEC8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357E47"/>
    <w:multiLevelType w:val="multilevel"/>
    <w:tmpl w:val="8F1E0670"/>
    <w:numStyleLink w:val="GoalList"/>
  </w:abstractNum>
  <w:abstractNum w:abstractNumId="14" w15:restartNumberingAfterBreak="0">
    <w:nsid w:val="4A2368B8"/>
    <w:multiLevelType w:val="multilevel"/>
    <w:tmpl w:val="4B0098EA"/>
    <w:lvl w:ilvl="0">
      <w:start w:val="1"/>
      <w:numFmt w:val="upperLetter"/>
      <w:lvlText w:val="Appendix 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55822039"/>
    <w:multiLevelType w:val="hybridMultilevel"/>
    <w:tmpl w:val="A8C4E5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FF0637"/>
    <w:multiLevelType w:val="hybridMultilevel"/>
    <w:tmpl w:val="3C6ED8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9D5B1B"/>
    <w:multiLevelType w:val="multilevel"/>
    <w:tmpl w:val="345CFE5C"/>
    <w:lvl w:ilvl="0">
      <w:start w:val="1"/>
      <w:numFmt w:val="decimal"/>
      <w:pStyle w:val="Heading1"/>
      <w:lvlText w:val="Chapter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8" w15:restartNumberingAfterBreak="0">
    <w:nsid w:val="666165C9"/>
    <w:multiLevelType w:val="hybridMultilevel"/>
    <w:tmpl w:val="16481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810FEB"/>
    <w:multiLevelType w:val="multilevel"/>
    <w:tmpl w:val="8F1E0670"/>
    <w:styleLink w:val="GoalList"/>
    <w:lvl w:ilvl="0">
      <w:start w:val="1"/>
      <w:numFmt w:val="decimal"/>
      <w:lvlText w:val="Goal %1."/>
      <w:lvlJc w:val="left"/>
      <w:rPr>
        <w:rFonts w:hint="default"/>
      </w:r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decimal"/>
      <w:lvlText w:val="%3."/>
      <w:lvlJc w:val="right"/>
      <w:pPr>
        <w:ind w:left="1440" w:hanging="180"/>
      </w:pPr>
    </w:lvl>
    <w:lvl w:ilvl="3">
      <w:start w:val="1"/>
      <w:numFmt w:val="decimal"/>
      <w:lvlText w:val="%4."/>
      <w:lvlJc w:val="left"/>
      <w:pPr>
        <w:ind w:left="2160" w:hanging="360"/>
      </w:pPr>
    </w:lvl>
    <w:lvl w:ilvl="4">
      <w:start w:val="1"/>
      <w:numFmt w:val="lowerLetter"/>
      <w:lvlText w:val="%5."/>
      <w:lvlJc w:val="left"/>
      <w:pPr>
        <w:ind w:left="2880" w:hanging="360"/>
      </w:pPr>
    </w:lvl>
    <w:lvl w:ilvl="5">
      <w:start w:val="1"/>
      <w:numFmt w:val="lowerRoman"/>
      <w:lvlText w:val="%6."/>
      <w:lvlJc w:val="right"/>
      <w:pPr>
        <w:ind w:left="3600" w:hanging="180"/>
      </w:pPr>
    </w:lvl>
    <w:lvl w:ilvl="6">
      <w:start w:val="1"/>
      <w:numFmt w:val="decimal"/>
      <w:lvlText w:val="%7."/>
      <w:lvlJc w:val="left"/>
      <w:pPr>
        <w:ind w:left="4320" w:hanging="360"/>
      </w:pPr>
    </w:lvl>
    <w:lvl w:ilvl="7">
      <w:start w:val="1"/>
      <w:numFmt w:val="lowerLetter"/>
      <w:lvlText w:val="%8."/>
      <w:lvlJc w:val="left"/>
      <w:pPr>
        <w:ind w:left="5040" w:hanging="360"/>
      </w:pPr>
    </w:lvl>
    <w:lvl w:ilvl="8">
      <w:start w:val="1"/>
      <w:numFmt w:val="lowerRoman"/>
      <w:lvlText w:val="%9."/>
      <w:lvlJc w:val="right"/>
      <w:pPr>
        <w:ind w:left="5760" w:hanging="180"/>
      </w:pPr>
    </w:lvl>
  </w:abstractNum>
  <w:abstractNum w:abstractNumId="20" w15:restartNumberingAfterBreak="0">
    <w:nsid w:val="7BA81D7E"/>
    <w:multiLevelType w:val="hybridMultilevel"/>
    <w:tmpl w:val="ED6AAB6E"/>
    <w:lvl w:ilvl="0" w:tplc="4FBAEABC">
      <w:start w:val="1"/>
      <w:numFmt w:val="decimal"/>
      <w:lvlText w:val="Goal 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2"/>
  </w:num>
  <w:num w:numId="3">
    <w:abstractNumId w:val="14"/>
  </w:num>
  <w:num w:numId="4">
    <w:abstractNumId w:val="9"/>
  </w:num>
  <w:num w:numId="5">
    <w:abstractNumId w:val="15"/>
  </w:num>
  <w:num w:numId="6">
    <w:abstractNumId w:val="18"/>
  </w:num>
  <w:num w:numId="7">
    <w:abstractNumId w:val="8"/>
  </w:num>
  <w:num w:numId="8">
    <w:abstractNumId w:val="16"/>
  </w:num>
  <w:num w:numId="9">
    <w:abstractNumId w:val="7"/>
  </w:num>
  <w:num w:numId="10">
    <w:abstractNumId w:val="12"/>
  </w:num>
  <w:num w:numId="11">
    <w:abstractNumId w:val="20"/>
  </w:num>
  <w:num w:numId="12">
    <w:abstractNumId w:val="6"/>
  </w:num>
  <w:num w:numId="13">
    <w:abstractNumId w:val="1"/>
  </w:num>
  <w:num w:numId="14">
    <w:abstractNumId w:val="10"/>
  </w:num>
  <w:num w:numId="15">
    <w:abstractNumId w:val="3"/>
  </w:num>
  <w:num w:numId="16">
    <w:abstractNumId w:val="13"/>
  </w:num>
  <w:num w:numId="17">
    <w:abstractNumId w:val="19"/>
  </w:num>
  <w:num w:numId="18">
    <w:abstractNumId w:val="5"/>
  </w:num>
  <w:num w:numId="19">
    <w:abstractNumId w:val="0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linkStyle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7EBF"/>
    <w:rsid w:val="00115563"/>
    <w:rsid w:val="00131885"/>
    <w:rsid w:val="003E748B"/>
    <w:rsid w:val="003F518F"/>
    <w:rsid w:val="006122DA"/>
    <w:rsid w:val="00720483"/>
    <w:rsid w:val="00747EBF"/>
    <w:rsid w:val="009351CA"/>
    <w:rsid w:val="009C13D5"/>
    <w:rsid w:val="00C36553"/>
    <w:rsid w:val="00D2674B"/>
    <w:rsid w:val="00E379FB"/>
    <w:rsid w:val="00FB2C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7D78D6"/>
  <w15:chartTrackingRefBased/>
  <w15:docId w15:val="{55718020-3015-4746-A45A-B2E7ABA9E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3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0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7EBF"/>
    <w:pPr>
      <w:spacing w:after="240" w:line="264" w:lineRule="auto"/>
    </w:pPr>
    <w:rPr>
      <w:rFonts w:ascii="Arial" w:hAnsi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747EBF"/>
    <w:pPr>
      <w:keepNext/>
      <w:keepLines/>
      <w:numPr>
        <w:numId w:val="1"/>
      </w:numPr>
      <w:spacing w:before="240" w:after="0"/>
      <w:outlineLvl w:val="0"/>
    </w:pPr>
    <w:rPr>
      <w:rFonts w:eastAsiaTheme="majorEastAsia" w:cstheme="majorBidi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47EBF"/>
    <w:pPr>
      <w:keepNext/>
      <w:keepLines/>
      <w:numPr>
        <w:ilvl w:val="1"/>
        <w:numId w:val="1"/>
      </w:numPr>
      <w:spacing w:before="120" w:after="0"/>
      <w:outlineLvl w:val="1"/>
    </w:pPr>
    <w:rPr>
      <w:rFonts w:eastAsiaTheme="majorEastAsia" w:cstheme="majorBidi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47EBF"/>
    <w:pPr>
      <w:keepNext/>
      <w:keepLines/>
      <w:numPr>
        <w:ilvl w:val="2"/>
        <w:numId w:val="1"/>
      </w:numPr>
      <w:spacing w:before="40" w:after="0"/>
      <w:outlineLvl w:val="2"/>
    </w:pPr>
    <w:rPr>
      <w:rFonts w:eastAsiaTheme="majorEastAsia" w:cstheme="majorBidi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47EBF"/>
    <w:pPr>
      <w:keepNext/>
      <w:keepLines/>
      <w:numPr>
        <w:ilvl w:val="3"/>
        <w:numId w:val="1"/>
      </w:numPr>
      <w:spacing w:before="40" w:after="0"/>
      <w:outlineLvl w:val="3"/>
    </w:pPr>
    <w:rPr>
      <w:rFonts w:eastAsiaTheme="majorEastAsia" w:cstheme="majorBidi"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747EBF"/>
    <w:pPr>
      <w:keepNext/>
      <w:keepLines/>
      <w:spacing w:before="40" w:after="0"/>
      <w:outlineLvl w:val="4"/>
    </w:pPr>
    <w:rPr>
      <w:rFonts w:eastAsiaTheme="majorEastAsia" w:cstheme="majorBidi"/>
      <w:u w:val="single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747EBF"/>
    <w:pPr>
      <w:keepNext/>
      <w:keepLines/>
      <w:spacing w:before="40" w:after="0"/>
      <w:outlineLvl w:val="5"/>
    </w:pPr>
    <w:rPr>
      <w:rFonts w:eastAsiaTheme="majorEastAsia" w:cstheme="majorBidi"/>
      <w:i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747EBF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747EBF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747EBF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  <w:rsid w:val="00747EB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747EBF"/>
  </w:style>
  <w:style w:type="paragraph" w:customStyle="1" w:styleId="GoalsList">
    <w:name w:val="Goals List"/>
    <w:basedOn w:val="Heading3"/>
    <w:qFormat/>
    <w:rsid w:val="00131885"/>
    <w:rPr>
      <w:b/>
    </w:rPr>
  </w:style>
  <w:style w:type="character" w:customStyle="1" w:styleId="Heading3Char">
    <w:name w:val="Heading 3 Char"/>
    <w:basedOn w:val="DefaultParagraphFont"/>
    <w:link w:val="Heading3"/>
    <w:uiPriority w:val="9"/>
    <w:rsid w:val="00747EBF"/>
    <w:rPr>
      <w:rFonts w:ascii="Arial" w:eastAsiaTheme="majorEastAsia" w:hAnsi="Arial" w:cstheme="majorBidi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747EBF"/>
    <w:rPr>
      <w:rFonts w:ascii="Arial" w:eastAsiaTheme="majorEastAsia" w:hAnsi="Arial" w:cstheme="majorBidi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47EBF"/>
    <w:rPr>
      <w:rFonts w:ascii="Arial" w:eastAsiaTheme="majorEastAsia" w:hAnsi="Arial" w:cstheme="majorBidi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747EBF"/>
    <w:rPr>
      <w:rFonts w:ascii="Arial" w:eastAsiaTheme="majorEastAsia" w:hAnsi="Arial" w:cstheme="majorBidi"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747EBF"/>
    <w:rPr>
      <w:rFonts w:ascii="Arial" w:eastAsiaTheme="majorEastAsia" w:hAnsi="Arial" w:cstheme="majorBidi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747EBF"/>
    <w:rPr>
      <w:rFonts w:ascii="Arial" w:eastAsiaTheme="majorEastAsia" w:hAnsi="Arial" w:cstheme="majorBidi"/>
      <w:i/>
    </w:rPr>
  </w:style>
  <w:style w:type="character" w:customStyle="1" w:styleId="Heading7Char">
    <w:name w:val="Heading 7 Char"/>
    <w:basedOn w:val="DefaultParagraphFont"/>
    <w:link w:val="Heading7"/>
    <w:uiPriority w:val="9"/>
    <w:rsid w:val="00747EBF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747EB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rsid w:val="00747EB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HeadingAppendix">
    <w:name w:val="Heading Appendix"/>
    <w:basedOn w:val="Heading1"/>
    <w:rsid w:val="00747EBF"/>
    <w:pPr>
      <w:numPr>
        <w:numId w:val="2"/>
      </w:numPr>
      <w:outlineLvl w:val="1"/>
    </w:pPr>
  </w:style>
  <w:style w:type="paragraph" w:styleId="ListParagraph">
    <w:name w:val="List Paragraph"/>
    <w:basedOn w:val="Normal"/>
    <w:link w:val="ListParagraphChar"/>
    <w:uiPriority w:val="34"/>
    <w:qFormat/>
    <w:rsid w:val="00747EBF"/>
    <w:pPr>
      <w:ind w:left="1080"/>
      <w:contextualSpacing/>
    </w:pPr>
  </w:style>
  <w:style w:type="character" w:styleId="Hyperlink">
    <w:name w:val="Hyperlink"/>
    <w:basedOn w:val="DefaultParagraphFont"/>
    <w:uiPriority w:val="99"/>
    <w:unhideWhenUsed/>
    <w:rsid w:val="00747EBF"/>
    <w:rPr>
      <w:color w:val="1F3864" w:themeColor="accent1" w:themeShade="80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47EBF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47E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7EBF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747EBF"/>
    <w:pPr>
      <w:spacing w:after="200" w:line="240" w:lineRule="auto"/>
    </w:pPr>
    <w:rPr>
      <w:i/>
      <w:iCs/>
      <w:sz w:val="18"/>
      <w:szCs w:val="18"/>
    </w:rPr>
  </w:style>
  <w:style w:type="table" w:styleId="TableGrid">
    <w:name w:val="Table Grid"/>
    <w:basedOn w:val="TableNormal"/>
    <w:uiPriority w:val="39"/>
    <w:rsid w:val="00747EBF"/>
    <w:pPr>
      <w:spacing w:after="0" w:line="240" w:lineRule="auto"/>
    </w:p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shd w:val="clear" w:color="auto" w:fill="44546A" w:themeFill="text2"/>
        <w:vAlign w:val="bottom"/>
      </w:tcPr>
    </w:tblStylePr>
    <w:tblStylePr w:type="band1Horz">
      <w:tblPr/>
      <w:tcPr>
        <w:shd w:val="clear" w:color="auto" w:fill="E7E6E6" w:themeFill="background2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747EB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47EB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47EBF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47E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47EBF"/>
    <w:rPr>
      <w:rFonts w:ascii="Arial" w:hAnsi="Arial"/>
      <w:b/>
      <w:bCs/>
      <w:sz w:val="20"/>
      <w:szCs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47EBF"/>
    <w:pPr>
      <w:framePr w:wrap="around" w:vAnchor="text" w:hAnchor="text" w:y="1"/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47EBF"/>
    <w:rPr>
      <w:rFonts w:ascii="Arial" w:hAnsi="Arial"/>
      <w:i/>
      <w:iCs/>
    </w:rPr>
  </w:style>
  <w:style w:type="numbering" w:customStyle="1" w:styleId="GoalList">
    <w:name w:val="Goal List"/>
    <w:uiPriority w:val="99"/>
    <w:rsid w:val="00747EBF"/>
    <w:pPr>
      <w:numPr>
        <w:numId w:val="17"/>
      </w:numPr>
    </w:pPr>
  </w:style>
  <w:style w:type="paragraph" w:customStyle="1" w:styleId="TOCHeading">
    <w:name w:val="TOCHeading"/>
    <w:basedOn w:val="Heading2"/>
    <w:next w:val="Normal"/>
    <w:rsid w:val="00747EBF"/>
    <w:pPr>
      <w:numPr>
        <w:ilvl w:val="0"/>
        <w:numId w:val="0"/>
      </w:numPr>
    </w:pPr>
    <w:rPr>
      <w:b/>
      <w:bCs/>
      <w:sz w:val="24"/>
      <w:szCs w:val="24"/>
    </w:rPr>
  </w:style>
  <w:style w:type="paragraph" w:styleId="TOC1">
    <w:name w:val="toc 1"/>
    <w:basedOn w:val="Normal"/>
    <w:next w:val="Normal"/>
    <w:autoRedefine/>
    <w:uiPriority w:val="39"/>
    <w:unhideWhenUsed/>
    <w:rsid w:val="00747EBF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747EBF"/>
    <w:pPr>
      <w:spacing w:before="120" w:after="0"/>
      <w:ind w:left="220"/>
    </w:pPr>
    <w:rPr>
      <w:rFonts w:asciiTheme="minorHAnsi" w:hAnsiTheme="minorHAnsi" w:cstheme="minorHAns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747EBF"/>
    <w:pPr>
      <w:spacing w:after="0"/>
      <w:ind w:left="440"/>
    </w:pPr>
    <w:rPr>
      <w:rFonts w:asciiTheme="minorHAnsi" w:hAnsiTheme="minorHAnsi"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747EBF"/>
    <w:pPr>
      <w:spacing w:after="0"/>
      <w:ind w:left="660"/>
    </w:pPr>
    <w:rPr>
      <w:rFonts w:asciiTheme="minorHAnsi" w:hAnsiTheme="minorHAnsi"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747EBF"/>
    <w:pPr>
      <w:spacing w:after="0"/>
      <w:ind w:left="880"/>
    </w:pPr>
    <w:rPr>
      <w:rFonts w:asciiTheme="minorHAnsi" w:hAnsiTheme="minorHAnsi"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747EBF"/>
    <w:pPr>
      <w:spacing w:after="0"/>
      <w:ind w:left="1100"/>
    </w:pPr>
    <w:rPr>
      <w:rFonts w:asciiTheme="minorHAnsi" w:hAnsiTheme="minorHAnsi"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747EBF"/>
    <w:pPr>
      <w:spacing w:after="0"/>
      <w:ind w:left="1320"/>
    </w:pPr>
    <w:rPr>
      <w:rFonts w:asciiTheme="minorHAnsi" w:hAnsiTheme="minorHAnsi"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747EBF"/>
    <w:pPr>
      <w:spacing w:after="0"/>
      <w:ind w:left="1540"/>
    </w:pPr>
    <w:rPr>
      <w:rFonts w:asciiTheme="minorHAnsi" w:hAnsiTheme="minorHAnsi"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747EBF"/>
    <w:pPr>
      <w:spacing w:after="0"/>
      <w:ind w:left="1760"/>
    </w:pPr>
    <w:rPr>
      <w:rFonts w:asciiTheme="minorHAnsi" w:hAnsiTheme="minorHAnsi" w:cstheme="minorHAnsi"/>
      <w:sz w:val="20"/>
      <w:szCs w:val="20"/>
    </w:rPr>
  </w:style>
  <w:style w:type="character" w:customStyle="1" w:styleId="SuperScript">
    <w:name w:val="SuperScript"/>
    <w:basedOn w:val="DefaultParagraphFont"/>
    <w:uiPriority w:val="1"/>
    <w:qFormat/>
    <w:rsid w:val="00747EBF"/>
    <w:rPr>
      <w:vertAlign w:val="superscript"/>
    </w:rPr>
  </w:style>
  <w:style w:type="paragraph" w:customStyle="1" w:styleId="TableEquationCaption">
    <w:name w:val="TableEquationCaption"/>
    <w:basedOn w:val="Caption"/>
    <w:qFormat/>
    <w:rsid w:val="00747EBF"/>
    <w:pPr>
      <w:keepNext/>
      <w:spacing w:before="200" w:after="0"/>
    </w:pPr>
  </w:style>
  <w:style w:type="paragraph" w:customStyle="1" w:styleId="TableEquationCaption-pageBreakBefore">
    <w:name w:val="TableEquationCaption-pageBreakBefore"/>
    <w:basedOn w:val="TableEquationCaption"/>
    <w:qFormat/>
    <w:rsid w:val="00747EBF"/>
    <w:pPr>
      <w:pageBreakBefore/>
    </w:pPr>
  </w:style>
  <w:style w:type="paragraph" w:customStyle="1" w:styleId="Tablecontent">
    <w:name w:val="Table content"/>
    <w:basedOn w:val="Normal"/>
    <w:link w:val="TablecontentChar"/>
    <w:qFormat/>
    <w:rsid w:val="00747EBF"/>
    <w:rPr>
      <w:sz w:val="20"/>
      <w:szCs w:val="20"/>
    </w:rPr>
  </w:style>
  <w:style w:type="character" w:customStyle="1" w:styleId="TablecontentChar">
    <w:name w:val="Table content Char"/>
    <w:basedOn w:val="DefaultParagraphFont"/>
    <w:link w:val="Tablecontent"/>
    <w:rsid w:val="00747EBF"/>
    <w:rPr>
      <w:rFonts w:ascii="Arial" w:hAnsi="Arial"/>
      <w:sz w:val="20"/>
      <w:szCs w:val="20"/>
    </w:rPr>
  </w:style>
  <w:style w:type="character" w:customStyle="1" w:styleId="CaptionChar">
    <w:name w:val="Caption Char"/>
    <w:basedOn w:val="DefaultParagraphFont"/>
    <w:link w:val="Caption"/>
    <w:uiPriority w:val="35"/>
    <w:rsid w:val="00747EBF"/>
    <w:rPr>
      <w:rFonts w:ascii="Arial" w:hAnsi="Arial"/>
      <w:i/>
      <w:iCs/>
      <w:sz w:val="18"/>
      <w:szCs w:val="18"/>
    </w:rPr>
  </w:style>
  <w:style w:type="paragraph" w:styleId="TableofFigures">
    <w:name w:val="table of figures"/>
    <w:basedOn w:val="Normal"/>
    <w:next w:val="Normal"/>
    <w:uiPriority w:val="99"/>
    <w:qFormat/>
    <w:rsid w:val="00747EBF"/>
  </w:style>
  <w:style w:type="character" w:styleId="FootnoteReference">
    <w:name w:val="footnote reference"/>
    <w:basedOn w:val="DefaultParagraphFont"/>
    <w:uiPriority w:val="99"/>
    <w:unhideWhenUsed/>
    <w:qFormat/>
    <w:rsid w:val="00747EBF"/>
    <w:rPr>
      <w:vertAlign w:val="superscript"/>
    </w:rPr>
  </w:style>
  <w:style w:type="paragraph" w:styleId="ListNumber">
    <w:name w:val="List Number"/>
    <w:basedOn w:val="BodyText"/>
    <w:uiPriority w:val="99"/>
    <w:semiHidden/>
    <w:qFormat/>
    <w:rsid w:val="00747EBF"/>
    <w:pPr>
      <w:numPr>
        <w:numId w:val="20"/>
      </w:numPr>
      <w:spacing w:before="120" w:after="0" w:line="240" w:lineRule="auto"/>
    </w:pPr>
    <w:rPr>
      <w:rFonts w:ascii="Times New Roman" w:hAnsi="Times New Roman"/>
    </w:rPr>
  </w:style>
  <w:style w:type="paragraph" w:styleId="BodyText">
    <w:name w:val="Body Text"/>
    <w:basedOn w:val="Normal"/>
    <w:link w:val="BodyTextChar"/>
    <w:qFormat/>
    <w:rsid w:val="00747EBF"/>
    <w:pPr>
      <w:spacing w:after="120"/>
    </w:pPr>
    <w:rPr>
      <w:rFonts w:eastAsia="Calibri"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747EBF"/>
    <w:rPr>
      <w:rFonts w:ascii="Arial" w:eastAsia="Calibri" w:hAnsi="Arial"/>
      <w:sz w:val="20"/>
      <w:szCs w:val="20"/>
    </w:rPr>
  </w:style>
  <w:style w:type="paragraph" w:styleId="Title">
    <w:name w:val="Title"/>
    <w:basedOn w:val="Normal"/>
    <w:next w:val="Normal"/>
    <w:link w:val="TitleChar"/>
    <w:qFormat/>
    <w:rsid w:val="00747EB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747E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qFormat/>
    <w:rsid w:val="00747EBF"/>
    <w:pPr>
      <w:numPr>
        <w:ilvl w:val="1"/>
      </w:numPr>
    </w:pPr>
    <w:rPr>
      <w:rFonts w:ascii="Cambria" w:eastAsia="Calibri" w:hAnsi="Cambria"/>
      <w:i/>
      <w:iCs/>
      <w:color w:val="000000" w:themeColor="tex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rsid w:val="00747EBF"/>
    <w:rPr>
      <w:rFonts w:ascii="Cambria" w:eastAsia="Calibri" w:hAnsi="Cambria"/>
      <w:i/>
      <w:iCs/>
      <w:color w:val="000000" w:themeColor="text1"/>
      <w:spacing w:val="15"/>
      <w:szCs w:val="24"/>
    </w:rPr>
  </w:style>
  <w:style w:type="character" w:styleId="Strong">
    <w:name w:val="Strong"/>
    <w:basedOn w:val="DefaultParagraphFont"/>
    <w:qFormat/>
    <w:rsid w:val="00747EBF"/>
    <w:rPr>
      <w:rFonts w:ascii="Arial Black" w:hAnsi="Arial Black" w:cs="Times New Roman"/>
      <w:b/>
      <w:bCs/>
      <w:color w:val="auto"/>
      <w:sz w:val="22"/>
    </w:rPr>
  </w:style>
  <w:style w:type="paragraph" w:styleId="NoSpacing">
    <w:name w:val="No Spacing"/>
    <w:link w:val="NoSpacingChar"/>
    <w:uiPriority w:val="1"/>
    <w:qFormat/>
    <w:rsid w:val="00747EBF"/>
    <w:pPr>
      <w:spacing w:after="0" w:line="240" w:lineRule="auto"/>
    </w:pPr>
    <w:rPr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747EBF"/>
    <w:rPr>
      <w:sz w:val="20"/>
      <w:szCs w:val="20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747EBF"/>
    <w:rPr>
      <w:rFonts w:ascii="Arial" w:hAnsi="Arial"/>
    </w:rPr>
  </w:style>
  <w:style w:type="paragraph" w:styleId="Quote">
    <w:name w:val="Quote"/>
    <w:aliases w:val="Quote Text"/>
    <w:basedOn w:val="Normal"/>
    <w:next w:val="Normal"/>
    <w:link w:val="QuoteChar"/>
    <w:uiPriority w:val="3"/>
    <w:qFormat/>
    <w:rsid w:val="00747EBF"/>
    <w:pPr>
      <w:widowControl w:val="0"/>
    </w:pPr>
    <w:rPr>
      <w:rFonts w:eastAsia="Calibri"/>
      <w:i/>
      <w:iCs/>
      <w:color w:val="000000"/>
      <w:szCs w:val="20"/>
    </w:rPr>
  </w:style>
  <w:style w:type="character" w:customStyle="1" w:styleId="QuoteChar">
    <w:name w:val="Quote Char"/>
    <w:aliases w:val="Quote Text Char"/>
    <w:basedOn w:val="DefaultParagraphFont"/>
    <w:link w:val="Quote"/>
    <w:uiPriority w:val="3"/>
    <w:rsid w:val="00747EBF"/>
    <w:rPr>
      <w:rFonts w:ascii="Arial" w:eastAsia="Calibri" w:hAnsi="Arial"/>
      <w:i/>
      <w:iCs/>
      <w:color w:val="000000"/>
      <w:szCs w:val="20"/>
    </w:rPr>
  </w:style>
  <w:style w:type="character" w:styleId="SubtleEmphasis">
    <w:name w:val="Subtle Emphasis"/>
    <w:basedOn w:val="DefaultParagraphFont"/>
    <w:uiPriority w:val="19"/>
    <w:qFormat/>
    <w:rsid w:val="00747EBF"/>
    <w:rPr>
      <w:rFonts w:cs="Times New Roman"/>
      <w:i/>
      <w:iCs/>
      <w:color w:val="auto"/>
    </w:rPr>
  </w:style>
  <w:style w:type="character" w:styleId="IntenseEmphasis">
    <w:name w:val="Intense Emphasis"/>
    <w:basedOn w:val="DefaultParagraphFont"/>
    <w:uiPriority w:val="21"/>
    <w:qFormat/>
    <w:rsid w:val="00747EBF"/>
    <w:rPr>
      <w:rFonts w:cs="Times New Roman"/>
      <w:b/>
      <w:bCs/>
      <w:i/>
      <w:iCs/>
      <w:color w:val="4F81BD"/>
    </w:rPr>
  </w:style>
  <w:style w:type="character" w:styleId="SubtleReference">
    <w:name w:val="Subtle Reference"/>
    <w:basedOn w:val="DefaultParagraphFont"/>
    <w:qFormat/>
    <w:rsid w:val="00747EBF"/>
    <w:rPr>
      <w:rFonts w:cs="Times New Roman"/>
      <w:smallCaps/>
      <w:color w:val="C0504D"/>
      <w:u w:val="single"/>
    </w:rPr>
  </w:style>
  <w:style w:type="character" w:styleId="BookTitle">
    <w:name w:val="Book Title"/>
    <w:basedOn w:val="TitleChar"/>
    <w:uiPriority w:val="33"/>
    <w:qFormat/>
    <w:rsid w:val="00747EBF"/>
    <w:rPr>
      <w:rFonts w:ascii="Arial Black" w:eastAsiaTheme="majorEastAsia" w:hAnsi="Arial Black" w:cstheme="majorBidi"/>
      <w:b/>
      <w:bCs/>
      <w:i/>
      <w:iCs/>
      <w:spacing w:val="5"/>
      <w:kern w:val="28"/>
      <w:sz w:val="56"/>
      <w:szCs w:val="56"/>
    </w:rPr>
  </w:style>
  <w:style w:type="paragraph" w:styleId="TOCHeading0">
    <w:name w:val="TOC Heading"/>
    <w:basedOn w:val="Heading1"/>
    <w:next w:val="Normal"/>
    <w:uiPriority w:val="39"/>
    <w:qFormat/>
    <w:rsid w:val="00747EBF"/>
    <w:pPr>
      <w:numPr>
        <w:numId w:val="0"/>
      </w:numPr>
      <w:spacing w:line="276" w:lineRule="auto"/>
      <w:ind w:left="720" w:hanging="360"/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fontTable" Target="fontTable.xml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settings" Target="settings.xml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Dropbox%20(TailwaterLimited)\CulebraWatershedAssessment\report\templates\UCWAWord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UCWAWordTemplate.dotx</Template>
  <TotalTime>1</TotalTime>
  <Pages>20</Pages>
  <Words>466</Words>
  <Characters>2662</Characters>
  <Application>Microsoft Office Word</Application>
  <DocSecurity>0</DocSecurity>
  <Lines>22</Lines>
  <Paragraphs>6</Paragraphs>
  <ScaleCrop>false</ScaleCrop>
  <Company/>
  <LinksUpToDate>false</LinksUpToDate>
  <CharactersWithSpaces>3122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Taillacq</dc:creator>
  <cp:keywords/>
  <dc:description/>
  <cp:lastModifiedBy>Andrea Taillacq</cp:lastModifiedBy>
  <cp:revision>1</cp:revision>
  <dcterms:created xsi:type="dcterms:W3CDTF">2022-02-04T18:06:00Z</dcterms:created>
  <dcterms:modified xsi:type="dcterms:W3CDTF">2022-02-04T18:07:00Z</dcterms:modified>
</cp:coreProperties>
</file>