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81C91" w14:textId="77777777" w:rsidR="00ED4C13" w:rsidRPr="00F169E4" w:rsidRDefault="00ED4C13" w:rsidP="00ED4C13">
      <w:pPr>
        <w:pStyle w:val="Heading2"/>
      </w:pPr>
      <w:bookmarkStart w:id="0" w:name="_Toc89598837"/>
      <w:bookmarkStart w:id="1" w:name="_Toc94099683"/>
      <w:bookmarkStart w:id="2" w:name="_Toc94631447"/>
      <w:r w:rsidRPr="00F169E4">
        <w:t>Appendix A – District 24 Measurements</w:t>
      </w:r>
      <w:bookmarkEnd w:id="0"/>
      <w:bookmarkEnd w:id="1"/>
      <w:bookmarkEnd w:id="2"/>
    </w:p>
    <w:p w14:paraId="0E7CE588" w14:textId="77777777" w:rsidR="00ED4C13" w:rsidRPr="00F169E4" w:rsidRDefault="00ED4C13" w:rsidP="00ED4C13">
      <w:pPr>
        <w:pStyle w:val="Caption"/>
      </w:pPr>
      <w:bookmarkStart w:id="3" w:name="_Ref89599374"/>
      <w:bookmarkStart w:id="4" w:name="_Toc94632175"/>
      <w:r w:rsidRPr="00F169E4">
        <w:t xml:space="preserve">Table </w:t>
      </w:r>
      <w:r>
        <w:fldChar w:fldCharType="begin"/>
      </w:r>
      <w:r>
        <w:instrText xml:space="preserve"> STYLEREF 1 \s </w:instrText>
      </w:r>
      <w:r>
        <w:fldChar w:fldCharType="separate"/>
      </w:r>
      <w:r>
        <w:rPr>
          <w:noProof/>
        </w:rPr>
        <w:t>6</w:t>
      </w:r>
      <w:r>
        <w:rPr>
          <w:noProof/>
        </w:rPr>
        <w:fldChar w:fldCharType="end"/>
      </w:r>
      <w:r>
        <w:noBreakHyphen/>
      </w:r>
      <w:r>
        <w:fldChar w:fldCharType="begin"/>
      </w:r>
      <w:r>
        <w:instrText xml:space="preserve"> SEQ Table \* ARABIC \s 1 </w:instrText>
      </w:r>
      <w:r>
        <w:fldChar w:fldCharType="separate"/>
      </w:r>
      <w:r>
        <w:rPr>
          <w:noProof/>
        </w:rPr>
        <w:t>12</w:t>
      </w:r>
      <w:r>
        <w:rPr>
          <w:noProof/>
        </w:rPr>
        <w:fldChar w:fldCharType="end"/>
      </w:r>
      <w:bookmarkEnd w:id="3"/>
      <w:r w:rsidRPr="00F169E4">
        <w:t xml:space="preserve"> Table of measurements made in district 24 at miscellaneous points and diversion structures through April 2020. This list does not include satellite telemetry structures, including Ventero below Sanchez after telemetry was installed and Culebra at San Luis gaging station. WDID is the structure identifier used by the Colorado Division of Water Resources within their databases.</w:t>
      </w:r>
      <w:bookmarkEnd w:id="4"/>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995"/>
        <w:gridCol w:w="1983"/>
        <w:gridCol w:w="1460"/>
        <w:gridCol w:w="794"/>
        <w:gridCol w:w="1117"/>
        <w:gridCol w:w="1162"/>
        <w:gridCol w:w="1839"/>
      </w:tblGrid>
      <w:tr w:rsidR="00ED4C13" w:rsidRPr="00F169E4" w14:paraId="3A198770" w14:textId="77777777" w:rsidTr="00515DE5">
        <w:trPr>
          <w:trHeight w:val="600"/>
          <w:tblHeader/>
        </w:trPr>
        <w:tc>
          <w:tcPr>
            <w:tcW w:w="864" w:type="dxa"/>
            <w:shd w:val="clear" w:color="auto" w:fill="auto"/>
            <w:vAlign w:val="bottom"/>
            <w:hideMark/>
          </w:tcPr>
          <w:p w14:paraId="687E59BC" w14:textId="77777777" w:rsidR="00ED4C13" w:rsidRPr="00F169E4" w:rsidRDefault="00ED4C13" w:rsidP="00515DE5">
            <w:r w:rsidRPr="00F169E4">
              <w:t>WDID</w:t>
            </w:r>
          </w:p>
        </w:tc>
        <w:tc>
          <w:tcPr>
            <w:tcW w:w="2160" w:type="dxa"/>
            <w:shd w:val="clear" w:color="auto" w:fill="auto"/>
            <w:vAlign w:val="bottom"/>
            <w:hideMark/>
          </w:tcPr>
          <w:p w14:paraId="52457E80" w14:textId="77777777" w:rsidR="00ED4C13" w:rsidRPr="00F169E4" w:rsidRDefault="00ED4C13" w:rsidP="00515DE5">
            <w:r w:rsidRPr="00F169E4">
              <w:t>Station Name</w:t>
            </w:r>
          </w:p>
        </w:tc>
        <w:tc>
          <w:tcPr>
            <w:tcW w:w="1584" w:type="dxa"/>
            <w:shd w:val="clear" w:color="auto" w:fill="auto"/>
            <w:vAlign w:val="bottom"/>
            <w:hideMark/>
          </w:tcPr>
          <w:p w14:paraId="4F12E258" w14:textId="77777777" w:rsidR="00ED4C13" w:rsidRPr="00F169E4" w:rsidRDefault="00ED4C13" w:rsidP="00515DE5">
            <w:r w:rsidRPr="00F169E4">
              <w:t>Measurement Date and Time</w:t>
            </w:r>
          </w:p>
        </w:tc>
        <w:tc>
          <w:tcPr>
            <w:tcW w:w="720" w:type="dxa"/>
            <w:shd w:val="clear" w:color="auto" w:fill="auto"/>
            <w:vAlign w:val="bottom"/>
            <w:hideMark/>
          </w:tcPr>
          <w:p w14:paraId="22822EC0" w14:textId="77777777" w:rsidR="00ED4C13" w:rsidRPr="00F169E4" w:rsidRDefault="00ED4C13" w:rsidP="00515DE5">
            <w:r w:rsidRPr="00F169E4">
              <w:t>Gage Height</w:t>
            </w:r>
          </w:p>
        </w:tc>
        <w:tc>
          <w:tcPr>
            <w:tcW w:w="933" w:type="dxa"/>
            <w:shd w:val="clear" w:color="auto" w:fill="auto"/>
            <w:vAlign w:val="bottom"/>
            <w:hideMark/>
          </w:tcPr>
          <w:p w14:paraId="77483AFD" w14:textId="77777777" w:rsidR="00ED4C13" w:rsidRPr="00F169E4" w:rsidRDefault="00ED4C13" w:rsidP="00515DE5">
            <w:r w:rsidRPr="00F169E4">
              <w:t>Discharge</w:t>
            </w:r>
          </w:p>
        </w:tc>
        <w:tc>
          <w:tcPr>
            <w:tcW w:w="1152" w:type="dxa"/>
            <w:shd w:val="clear" w:color="auto" w:fill="auto"/>
            <w:vAlign w:val="bottom"/>
            <w:hideMark/>
          </w:tcPr>
          <w:p w14:paraId="290BE171" w14:textId="77777777" w:rsidR="00ED4C13" w:rsidRPr="00F169E4" w:rsidRDefault="00ED4C13" w:rsidP="00515DE5">
            <w:r w:rsidRPr="00F169E4">
              <w:t>Shift (percent difference)</w:t>
            </w:r>
          </w:p>
        </w:tc>
        <w:tc>
          <w:tcPr>
            <w:tcW w:w="0" w:type="auto"/>
            <w:shd w:val="clear" w:color="auto" w:fill="auto"/>
            <w:vAlign w:val="bottom"/>
            <w:hideMark/>
          </w:tcPr>
          <w:p w14:paraId="47D46452" w14:textId="77777777" w:rsidR="00ED4C13" w:rsidRPr="00F169E4" w:rsidRDefault="00ED4C13" w:rsidP="00515DE5">
            <w:r w:rsidRPr="00F169E4">
              <w:t>Measurement device</w:t>
            </w:r>
          </w:p>
        </w:tc>
      </w:tr>
      <w:tr w:rsidR="00ED4C13" w:rsidRPr="00F169E4" w14:paraId="57543B0F" w14:textId="77777777" w:rsidTr="00515DE5">
        <w:trPr>
          <w:trHeight w:val="242"/>
        </w:trPr>
        <w:tc>
          <w:tcPr>
            <w:tcW w:w="864" w:type="dxa"/>
            <w:shd w:val="clear" w:color="auto" w:fill="auto"/>
            <w:noWrap/>
            <w:vAlign w:val="bottom"/>
            <w:hideMark/>
          </w:tcPr>
          <w:p w14:paraId="006DB1E0" w14:textId="77777777" w:rsidR="00ED4C13" w:rsidRPr="00F169E4" w:rsidRDefault="00ED4C13" w:rsidP="00515DE5">
            <w:r w:rsidRPr="00F169E4">
              <w:t>2400522</w:t>
            </w:r>
          </w:p>
        </w:tc>
        <w:tc>
          <w:tcPr>
            <w:tcW w:w="2160" w:type="dxa"/>
            <w:shd w:val="clear" w:color="auto" w:fill="auto"/>
            <w:noWrap/>
            <w:vAlign w:val="bottom"/>
            <w:hideMark/>
          </w:tcPr>
          <w:p w14:paraId="0B4D9E38" w14:textId="77777777" w:rsidR="00ED4C13" w:rsidRPr="00F169E4" w:rsidRDefault="00ED4C13" w:rsidP="00515DE5">
            <w:r w:rsidRPr="00F169E4">
              <w:t>CERRO D</w:t>
            </w:r>
          </w:p>
        </w:tc>
        <w:tc>
          <w:tcPr>
            <w:tcW w:w="1584" w:type="dxa"/>
            <w:shd w:val="clear" w:color="auto" w:fill="auto"/>
            <w:noWrap/>
            <w:vAlign w:val="bottom"/>
            <w:hideMark/>
          </w:tcPr>
          <w:p w14:paraId="3BBB7488" w14:textId="77777777" w:rsidR="00ED4C13" w:rsidRPr="00F169E4" w:rsidRDefault="00ED4C13" w:rsidP="00515DE5">
            <w:r w:rsidRPr="00F169E4">
              <w:t>4/17/2012 12:43</w:t>
            </w:r>
          </w:p>
        </w:tc>
        <w:tc>
          <w:tcPr>
            <w:tcW w:w="720" w:type="dxa"/>
            <w:shd w:val="clear" w:color="auto" w:fill="auto"/>
            <w:noWrap/>
            <w:vAlign w:val="bottom"/>
            <w:hideMark/>
          </w:tcPr>
          <w:p w14:paraId="21724E80" w14:textId="77777777" w:rsidR="00ED4C13" w:rsidRPr="00F169E4" w:rsidRDefault="00ED4C13" w:rsidP="00515DE5">
            <w:r w:rsidRPr="00F169E4">
              <w:t>0.85</w:t>
            </w:r>
          </w:p>
        </w:tc>
        <w:tc>
          <w:tcPr>
            <w:tcW w:w="933" w:type="dxa"/>
            <w:shd w:val="clear" w:color="auto" w:fill="auto"/>
            <w:noWrap/>
            <w:vAlign w:val="bottom"/>
            <w:hideMark/>
          </w:tcPr>
          <w:p w14:paraId="393A526D" w14:textId="77777777" w:rsidR="00ED4C13" w:rsidRPr="00F169E4" w:rsidRDefault="00ED4C13" w:rsidP="00515DE5">
            <w:r w:rsidRPr="00F169E4">
              <w:t>11.5</w:t>
            </w:r>
          </w:p>
        </w:tc>
        <w:tc>
          <w:tcPr>
            <w:tcW w:w="1152" w:type="dxa"/>
            <w:shd w:val="clear" w:color="auto" w:fill="auto"/>
            <w:noWrap/>
            <w:vAlign w:val="bottom"/>
            <w:hideMark/>
          </w:tcPr>
          <w:p w14:paraId="0D78F5D8" w14:textId="77777777" w:rsidR="00ED4C13" w:rsidRPr="00F169E4" w:rsidRDefault="00ED4C13" w:rsidP="00515DE5">
            <w:r w:rsidRPr="00F169E4">
              <w:t>-0.04</w:t>
            </w:r>
          </w:p>
        </w:tc>
        <w:tc>
          <w:tcPr>
            <w:tcW w:w="0" w:type="auto"/>
            <w:shd w:val="clear" w:color="auto" w:fill="auto"/>
            <w:noWrap/>
            <w:vAlign w:val="bottom"/>
            <w:hideMark/>
          </w:tcPr>
          <w:p w14:paraId="747C1590" w14:textId="77777777" w:rsidR="00ED4C13" w:rsidRPr="00F169E4" w:rsidRDefault="00ED4C13" w:rsidP="00515DE5">
            <w:r w:rsidRPr="00F169E4">
              <w:t>4 FT PARSHALL</w:t>
            </w:r>
          </w:p>
        </w:tc>
      </w:tr>
      <w:tr w:rsidR="00ED4C13" w:rsidRPr="00F169E4" w14:paraId="1907BA35" w14:textId="77777777" w:rsidTr="00515DE5">
        <w:trPr>
          <w:trHeight w:val="300"/>
        </w:trPr>
        <w:tc>
          <w:tcPr>
            <w:tcW w:w="864" w:type="dxa"/>
            <w:shd w:val="clear" w:color="auto" w:fill="auto"/>
            <w:noWrap/>
            <w:vAlign w:val="bottom"/>
            <w:hideMark/>
          </w:tcPr>
          <w:p w14:paraId="556A9121" w14:textId="77777777" w:rsidR="00ED4C13" w:rsidRPr="00F169E4" w:rsidRDefault="00ED4C13" w:rsidP="00515DE5">
            <w:r w:rsidRPr="00F169E4">
              <w:t>2400522</w:t>
            </w:r>
          </w:p>
        </w:tc>
        <w:tc>
          <w:tcPr>
            <w:tcW w:w="2160" w:type="dxa"/>
            <w:shd w:val="clear" w:color="auto" w:fill="auto"/>
            <w:noWrap/>
            <w:vAlign w:val="bottom"/>
            <w:hideMark/>
          </w:tcPr>
          <w:p w14:paraId="744E814B" w14:textId="77777777" w:rsidR="00ED4C13" w:rsidRPr="00F169E4" w:rsidRDefault="00ED4C13" w:rsidP="00515DE5">
            <w:r w:rsidRPr="00F169E4">
              <w:t>CERRO D</w:t>
            </w:r>
          </w:p>
        </w:tc>
        <w:tc>
          <w:tcPr>
            <w:tcW w:w="1584" w:type="dxa"/>
            <w:shd w:val="clear" w:color="auto" w:fill="auto"/>
            <w:noWrap/>
            <w:vAlign w:val="bottom"/>
            <w:hideMark/>
          </w:tcPr>
          <w:p w14:paraId="02C30014" w14:textId="77777777" w:rsidR="00ED4C13" w:rsidRPr="00F169E4" w:rsidRDefault="00ED4C13" w:rsidP="00515DE5">
            <w:r w:rsidRPr="00F169E4">
              <w:t>5/29/2013 13:07</w:t>
            </w:r>
          </w:p>
        </w:tc>
        <w:tc>
          <w:tcPr>
            <w:tcW w:w="720" w:type="dxa"/>
            <w:shd w:val="clear" w:color="auto" w:fill="auto"/>
            <w:noWrap/>
            <w:vAlign w:val="bottom"/>
            <w:hideMark/>
          </w:tcPr>
          <w:p w14:paraId="0DE6AD0D" w14:textId="77777777" w:rsidR="00ED4C13" w:rsidRPr="00F169E4" w:rsidRDefault="00ED4C13" w:rsidP="00515DE5">
            <w:r w:rsidRPr="00F169E4">
              <w:t>1.25</w:t>
            </w:r>
          </w:p>
        </w:tc>
        <w:tc>
          <w:tcPr>
            <w:tcW w:w="933" w:type="dxa"/>
            <w:shd w:val="clear" w:color="auto" w:fill="auto"/>
            <w:noWrap/>
            <w:vAlign w:val="bottom"/>
            <w:hideMark/>
          </w:tcPr>
          <w:p w14:paraId="65897E86" w14:textId="77777777" w:rsidR="00ED4C13" w:rsidRPr="00F169E4" w:rsidRDefault="00ED4C13" w:rsidP="00515DE5">
            <w:r w:rsidRPr="00F169E4">
              <w:t>21.1</w:t>
            </w:r>
          </w:p>
        </w:tc>
        <w:tc>
          <w:tcPr>
            <w:tcW w:w="1152" w:type="dxa"/>
            <w:shd w:val="clear" w:color="auto" w:fill="auto"/>
            <w:noWrap/>
            <w:vAlign w:val="bottom"/>
            <w:hideMark/>
          </w:tcPr>
          <w:p w14:paraId="66C7D15D" w14:textId="77777777" w:rsidR="00ED4C13" w:rsidRPr="00F169E4" w:rsidRDefault="00ED4C13" w:rsidP="00515DE5">
            <w:r w:rsidRPr="00F169E4">
              <w:t>-0.06</w:t>
            </w:r>
          </w:p>
        </w:tc>
        <w:tc>
          <w:tcPr>
            <w:tcW w:w="0" w:type="auto"/>
            <w:shd w:val="clear" w:color="auto" w:fill="auto"/>
            <w:noWrap/>
            <w:vAlign w:val="bottom"/>
            <w:hideMark/>
          </w:tcPr>
          <w:p w14:paraId="1AB7D233" w14:textId="77777777" w:rsidR="00ED4C13" w:rsidRPr="00F169E4" w:rsidRDefault="00ED4C13" w:rsidP="00515DE5">
            <w:r w:rsidRPr="00F169E4">
              <w:t>4 FT PARSHALL</w:t>
            </w:r>
          </w:p>
        </w:tc>
      </w:tr>
      <w:tr w:rsidR="00ED4C13" w:rsidRPr="00F169E4" w14:paraId="4B176FC0" w14:textId="77777777" w:rsidTr="00515DE5">
        <w:trPr>
          <w:trHeight w:val="300"/>
        </w:trPr>
        <w:tc>
          <w:tcPr>
            <w:tcW w:w="864" w:type="dxa"/>
            <w:shd w:val="clear" w:color="auto" w:fill="auto"/>
            <w:noWrap/>
            <w:vAlign w:val="bottom"/>
            <w:hideMark/>
          </w:tcPr>
          <w:p w14:paraId="587F4843" w14:textId="77777777" w:rsidR="00ED4C13" w:rsidRPr="00F169E4" w:rsidRDefault="00ED4C13" w:rsidP="00515DE5">
            <w:r w:rsidRPr="00F169E4">
              <w:t>2400522</w:t>
            </w:r>
          </w:p>
        </w:tc>
        <w:tc>
          <w:tcPr>
            <w:tcW w:w="2160" w:type="dxa"/>
            <w:shd w:val="clear" w:color="auto" w:fill="auto"/>
            <w:noWrap/>
            <w:vAlign w:val="bottom"/>
            <w:hideMark/>
          </w:tcPr>
          <w:p w14:paraId="26041758" w14:textId="77777777" w:rsidR="00ED4C13" w:rsidRPr="00F169E4" w:rsidRDefault="00ED4C13" w:rsidP="00515DE5">
            <w:r w:rsidRPr="00F169E4">
              <w:t>CERRO D</w:t>
            </w:r>
          </w:p>
        </w:tc>
        <w:tc>
          <w:tcPr>
            <w:tcW w:w="1584" w:type="dxa"/>
            <w:shd w:val="clear" w:color="auto" w:fill="auto"/>
            <w:noWrap/>
            <w:vAlign w:val="bottom"/>
            <w:hideMark/>
          </w:tcPr>
          <w:p w14:paraId="06005F1E" w14:textId="77777777" w:rsidR="00ED4C13" w:rsidRPr="00F169E4" w:rsidRDefault="00ED4C13" w:rsidP="00515DE5">
            <w:r w:rsidRPr="00F169E4">
              <w:t>6/11/2014 11:53</w:t>
            </w:r>
          </w:p>
        </w:tc>
        <w:tc>
          <w:tcPr>
            <w:tcW w:w="720" w:type="dxa"/>
            <w:shd w:val="clear" w:color="auto" w:fill="auto"/>
            <w:noWrap/>
            <w:vAlign w:val="bottom"/>
            <w:hideMark/>
          </w:tcPr>
          <w:p w14:paraId="574DB4B3" w14:textId="77777777" w:rsidR="00ED4C13" w:rsidRPr="00F169E4" w:rsidRDefault="00ED4C13" w:rsidP="00515DE5">
            <w:r w:rsidRPr="00F169E4">
              <w:t>1.54</w:t>
            </w:r>
          </w:p>
        </w:tc>
        <w:tc>
          <w:tcPr>
            <w:tcW w:w="933" w:type="dxa"/>
            <w:shd w:val="clear" w:color="auto" w:fill="auto"/>
            <w:noWrap/>
            <w:vAlign w:val="bottom"/>
            <w:hideMark/>
          </w:tcPr>
          <w:p w14:paraId="5B1A16B6" w14:textId="77777777" w:rsidR="00ED4C13" w:rsidRPr="00F169E4" w:rsidRDefault="00ED4C13" w:rsidP="00515DE5">
            <w:r w:rsidRPr="00F169E4">
              <w:t>30.2</w:t>
            </w:r>
          </w:p>
        </w:tc>
        <w:tc>
          <w:tcPr>
            <w:tcW w:w="1152" w:type="dxa"/>
            <w:shd w:val="clear" w:color="auto" w:fill="auto"/>
            <w:noWrap/>
            <w:vAlign w:val="bottom"/>
            <w:hideMark/>
          </w:tcPr>
          <w:p w14:paraId="12E61C3C" w14:textId="77777777" w:rsidR="00ED4C13" w:rsidRPr="00F169E4" w:rsidRDefault="00ED4C13" w:rsidP="00515DE5">
            <w:r w:rsidRPr="00F169E4">
              <w:t>-0.04</w:t>
            </w:r>
          </w:p>
        </w:tc>
        <w:tc>
          <w:tcPr>
            <w:tcW w:w="0" w:type="auto"/>
            <w:shd w:val="clear" w:color="auto" w:fill="auto"/>
            <w:noWrap/>
            <w:vAlign w:val="bottom"/>
            <w:hideMark/>
          </w:tcPr>
          <w:p w14:paraId="20D5F4A7" w14:textId="77777777" w:rsidR="00ED4C13" w:rsidRPr="00F169E4" w:rsidRDefault="00ED4C13" w:rsidP="00515DE5">
            <w:r w:rsidRPr="00F169E4">
              <w:t>4 FT PARSHALL</w:t>
            </w:r>
          </w:p>
        </w:tc>
      </w:tr>
      <w:tr w:rsidR="00ED4C13" w:rsidRPr="00F169E4" w14:paraId="7250242E" w14:textId="77777777" w:rsidTr="00515DE5">
        <w:trPr>
          <w:trHeight w:val="300"/>
        </w:trPr>
        <w:tc>
          <w:tcPr>
            <w:tcW w:w="864" w:type="dxa"/>
            <w:shd w:val="clear" w:color="auto" w:fill="auto"/>
            <w:noWrap/>
            <w:vAlign w:val="bottom"/>
            <w:hideMark/>
          </w:tcPr>
          <w:p w14:paraId="5D2704B8" w14:textId="77777777" w:rsidR="00ED4C13" w:rsidRPr="00F169E4" w:rsidRDefault="00ED4C13" w:rsidP="00515DE5">
            <w:r w:rsidRPr="00F169E4">
              <w:t>2400527</w:t>
            </w:r>
          </w:p>
        </w:tc>
        <w:tc>
          <w:tcPr>
            <w:tcW w:w="2160" w:type="dxa"/>
            <w:shd w:val="clear" w:color="auto" w:fill="auto"/>
            <w:noWrap/>
            <w:vAlign w:val="bottom"/>
            <w:hideMark/>
          </w:tcPr>
          <w:p w14:paraId="3CECFD3B" w14:textId="77777777" w:rsidR="00ED4C13" w:rsidRPr="00F169E4" w:rsidRDefault="00ED4C13" w:rsidP="00515DE5">
            <w:r w:rsidRPr="00F169E4">
              <w:t>CHOURY D</w:t>
            </w:r>
          </w:p>
        </w:tc>
        <w:tc>
          <w:tcPr>
            <w:tcW w:w="1584" w:type="dxa"/>
            <w:shd w:val="clear" w:color="auto" w:fill="auto"/>
            <w:noWrap/>
            <w:vAlign w:val="bottom"/>
            <w:hideMark/>
          </w:tcPr>
          <w:p w14:paraId="6ABB99F8" w14:textId="77777777" w:rsidR="00ED4C13" w:rsidRPr="00F169E4" w:rsidRDefault="00ED4C13" w:rsidP="00515DE5">
            <w:r w:rsidRPr="00F169E4">
              <w:t>5/17/2012 10:13</w:t>
            </w:r>
          </w:p>
        </w:tc>
        <w:tc>
          <w:tcPr>
            <w:tcW w:w="720" w:type="dxa"/>
            <w:shd w:val="clear" w:color="auto" w:fill="auto"/>
            <w:noWrap/>
            <w:vAlign w:val="bottom"/>
            <w:hideMark/>
          </w:tcPr>
          <w:p w14:paraId="3A0EC19F" w14:textId="77777777" w:rsidR="00ED4C13" w:rsidRPr="00F169E4" w:rsidRDefault="00ED4C13" w:rsidP="00515DE5">
            <w:r w:rsidRPr="00F169E4">
              <w:t>0.69</w:t>
            </w:r>
          </w:p>
        </w:tc>
        <w:tc>
          <w:tcPr>
            <w:tcW w:w="933" w:type="dxa"/>
            <w:shd w:val="clear" w:color="auto" w:fill="auto"/>
            <w:noWrap/>
            <w:vAlign w:val="bottom"/>
            <w:hideMark/>
          </w:tcPr>
          <w:p w14:paraId="6326B445" w14:textId="77777777" w:rsidR="00ED4C13" w:rsidRPr="00F169E4" w:rsidRDefault="00ED4C13" w:rsidP="00515DE5">
            <w:r w:rsidRPr="00F169E4">
              <w:t>4.97</w:t>
            </w:r>
          </w:p>
        </w:tc>
        <w:tc>
          <w:tcPr>
            <w:tcW w:w="1152" w:type="dxa"/>
            <w:shd w:val="clear" w:color="auto" w:fill="auto"/>
            <w:noWrap/>
            <w:vAlign w:val="bottom"/>
            <w:hideMark/>
          </w:tcPr>
          <w:p w14:paraId="5EDEAE28" w14:textId="77777777" w:rsidR="00ED4C13" w:rsidRPr="00F169E4" w:rsidRDefault="00ED4C13" w:rsidP="00515DE5">
            <w:r w:rsidRPr="00F169E4">
              <w:t>0.05</w:t>
            </w:r>
          </w:p>
        </w:tc>
        <w:tc>
          <w:tcPr>
            <w:tcW w:w="0" w:type="auto"/>
            <w:shd w:val="clear" w:color="auto" w:fill="auto"/>
            <w:noWrap/>
            <w:vAlign w:val="bottom"/>
            <w:hideMark/>
          </w:tcPr>
          <w:p w14:paraId="1FCC0E5F" w14:textId="77777777" w:rsidR="00ED4C13" w:rsidRPr="00F169E4" w:rsidRDefault="00ED4C13" w:rsidP="00515DE5">
            <w:r w:rsidRPr="00F169E4">
              <w:t>2 FT P.F.</w:t>
            </w:r>
          </w:p>
        </w:tc>
      </w:tr>
      <w:tr w:rsidR="00ED4C13" w:rsidRPr="00F169E4" w14:paraId="41405500" w14:textId="77777777" w:rsidTr="00515DE5">
        <w:trPr>
          <w:trHeight w:val="300"/>
        </w:trPr>
        <w:tc>
          <w:tcPr>
            <w:tcW w:w="864" w:type="dxa"/>
            <w:shd w:val="clear" w:color="auto" w:fill="auto"/>
            <w:noWrap/>
            <w:vAlign w:val="bottom"/>
            <w:hideMark/>
          </w:tcPr>
          <w:p w14:paraId="0788F878" w14:textId="77777777" w:rsidR="00ED4C13" w:rsidRPr="00F169E4" w:rsidRDefault="00ED4C13" w:rsidP="00515DE5">
            <w:r w:rsidRPr="00F169E4">
              <w:t>2400532</w:t>
            </w:r>
          </w:p>
        </w:tc>
        <w:tc>
          <w:tcPr>
            <w:tcW w:w="2160" w:type="dxa"/>
            <w:shd w:val="clear" w:color="auto" w:fill="auto"/>
            <w:noWrap/>
            <w:vAlign w:val="bottom"/>
            <w:hideMark/>
          </w:tcPr>
          <w:p w14:paraId="2CB0BB88" w14:textId="77777777" w:rsidR="00ED4C13" w:rsidRPr="00F169E4" w:rsidRDefault="00ED4C13" w:rsidP="00515DE5">
            <w:r w:rsidRPr="00F169E4">
              <w:t>CULEBRA CERRITOS CANAL</w:t>
            </w:r>
          </w:p>
        </w:tc>
        <w:tc>
          <w:tcPr>
            <w:tcW w:w="1584" w:type="dxa"/>
            <w:shd w:val="clear" w:color="auto" w:fill="auto"/>
            <w:noWrap/>
            <w:vAlign w:val="bottom"/>
            <w:hideMark/>
          </w:tcPr>
          <w:p w14:paraId="13172321" w14:textId="77777777" w:rsidR="00ED4C13" w:rsidRPr="00F169E4" w:rsidRDefault="00ED4C13" w:rsidP="00515DE5">
            <w:r w:rsidRPr="00F169E4">
              <w:t>6/27/2013 13:30</w:t>
            </w:r>
          </w:p>
        </w:tc>
        <w:tc>
          <w:tcPr>
            <w:tcW w:w="720" w:type="dxa"/>
            <w:shd w:val="clear" w:color="auto" w:fill="auto"/>
            <w:noWrap/>
            <w:vAlign w:val="bottom"/>
            <w:hideMark/>
          </w:tcPr>
          <w:p w14:paraId="79AB70D7" w14:textId="77777777" w:rsidR="00ED4C13" w:rsidRPr="00F169E4" w:rsidRDefault="00ED4C13" w:rsidP="00515DE5">
            <w:r w:rsidRPr="00F169E4">
              <w:t>0.87</w:t>
            </w:r>
          </w:p>
        </w:tc>
        <w:tc>
          <w:tcPr>
            <w:tcW w:w="933" w:type="dxa"/>
            <w:shd w:val="clear" w:color="auto" w:fill="auto"/>
            <w:noWrap/>
            <w:vAlign w:val="bottom"/>
            <w:hideMark/>
          </w:tcPr>
          <w:p w14:paraId="4114EFBA" w14:textId="77777777" w:rsidR="00ED4C13" w:rsidRPr="00F169E4" w:rsidRDefault="00ED4C13" w:rsidP="00515DE5">
            <w:r w:rsidRPr="00F169E4">
              <w:t>9.81</w:t>
            </w:r>
          </w:p>
        </w:tc>
        <w:tc>
          <w:tcPr>
            <w:tcW w:w="1152" w:type="dxa"/>
            <w:shd w:val="clear" w:color="auto" w:fill="auto"/>
            <w:noWrap/>
            <w:vAlign w:val="bottom"/>
            <w:hideMark/>
          </w:tcPr>
          <w:p w14:paraId="5B3D83B7" w14:textId="77777777" w:rsidR="00ED4C13" w:rsidRPr="00F169E4" w:rsidRDefault="00ED4C13" w:rsidP="00515DE5">
            <w:r w:rsidRPr="00F169E4">
              <w:t>0.01</w:t>
            </w:r>
          </w:p>
        </w:tc>
        <w:tc>
          <w:tcPr>
            <w:tcW w:w="0" w:type="auto"/>
            <w:shd w:val="clear" w:color="auto" w:fill="auto"/>
            <w:noWrap/>
            <w:vAlign w:val="bottom"/>
            <w:hideMark/>
          </w:tcPr>
          <w:p w14:paraId="61F2F8D1" w14:textId="77777777" w:rsidR="00ED4C13" w:rsidRPr="00F169E4" w:rsidRDefault="00ED4C13" w:rsidP="00515DE5">
            <w:r w:rsidRPr="00F169E4">
              <w:t>6 FT PARSHALL</w:t>
            </w:r>
          </w:p>
        </w:tc>
      </w:tr>
      <w:tr w:rsidR="00ED4C13" w:rsidRPr="00F169E4" w14:paraId="490BBAB6" w14:textId="77777777" w:rsidTr="00515DE5">
        <w:trPr>
          <w:trHeight w:val="300"/>
        </w:trPr>
        <w:tc>
          <w:tcPr>
            <w:tcW w:w="864" w:type="dxa"/>
            <w:shd w:val="clear" w:color="auto" w:fill="auto"/>
            <w:noWrap/>
            <w:vAlign w:val="bottom"/>
            <w:hideMark/>
          </w:tcPr>
          <w:p w14:paraId="5C09AA21" w14:textId="77777777" w:rsidR="00ED4C13" w:rsidRPr="00F169E4" w:rsidRDefault="00ED4C13" w:rsidP="00515DE5">
            <w:r w:rsidRPr="00F169E4">
              <w:t>2400533</w:t>
            </w:r>
          </w:p>
        </w:tc>
        <w:tc>
          <w:tcPr>
            <w:tcW w:w="2160" w:type="dxa"/>
            <w:shd w:val="clear" w:color="auto" w:fill="auto"/>
            <w:noWrap/>
            <w:vAlign w:val="bottom"/>
            <w:hideMark/>
          </w:tcPr>
          <w:p w14:paraId="79D0989D" w14:textId="77777777" w:rsidR="00ED4C13" w:rsidRPr="00F169E4" w:rsidRDefault="00ED4C13" w:rsidP="00515DE5">
            <w:r w:rsidRPr="00F169E4">
              <w:t>CULEBRA EASTDALE D</w:t>
            </w:r>
          </w:p>
        </w:tc>
        <w:tc>
          <w:tcPr>
            <w:tcW w:w="1584" w:type="dxa"/>
            <w:shd w:val="clear" w:color="auto" w:fill="auto"/>
            <w:noWrap/>
            <w:vAlign w:val="bottom"/>
            <w:hideMark/>
          </w:tcPr>
          <w:p w14:paraId="527BBD10" w14:textId="77777777" w:rsidR="00ED4C13" w:rsidRPr="00F169E4" w:rsidRDefault="00ED4C13" w:rsidP="00515DE5">
            <w:r w:rsidRPr="00F169E4">
              <w:t>4/17/2012 15:18</w:t>
            </w:r>
          </w:p>
        </w:tc>
        <w:tc>
          <w:tcPr>
            <w:tcW w:w="720" w:type="dxa"/>
            <w:shd w:val="clear" w:color="auto" w:fill="auto"/>
            <w:noWrap/>
            <w:vAlign w:val="bottom"/>
            <w:hideMark/>
          </w:tcPr>
          <w:p w14:paraId="7010FCBB" w14:textId="77777777" w:rsidR="00ED4C13" w:rsidRPr="00F169E4" w:rsidRDefault="00ED4C13" w:rsidP="00515DE5">
            <w:r w:rsidRPr="00F169E4">
              <w:t>1.07</w:t>
            </w:r>
          </w:p>
        </w:tc>
        <w:tc>
          <w:tcPr>
            <w:tcW w:w="933" w:type="dxa"/>
            <w:shd w:val="clear" w:color="auto" w:fill="auto"/>
            <w:noWrap/>
            <w:vAlign w:val="bottom"/>
            <w:hideMark/>
          </w:tcPr>
          <w:p w14:paraId="56BC7DAE" w14:textId="77777777" w:rsidR="00ED4C13" w:rsidRPr="00F169E4" w:rsidRDefault="00ED4C13" w:rsidP="00515DE5">
            <w:r w:rsidRPr="00F169E4">
              <w:t>1.83</w:t>
            </w:r>
          </w:p>
        </w:tc>
        <w:tc>
          <w:tcPr>
            <w:tcW w:w="1152" w:type="dxa"/>
            <w:shd w:val="clear" w:color="auto" w:fill="auto"/>
            <w:noWrap/>
            <w:vAlign w:val="bottom"/>
            <w:hideMark/>
          </w:tcPr>
          <w:p w14:paraId="182E5DD8" w14:textId="77777777" w:rsidR="00ED4C13" w:rsidRPr="00F169E4" w:rsidRDefault="00ED4C13" w:rsidP="00515DE5">
            <w:r w:rsidRPr="00F169E4">
              <w:t>0.04</w:t>
            </w:r>
          </w:p>
        </w:tc>
        <w:tc>
          <w:tcPr>
            <w:tcW w:w="0" w:type="auto"/>
            <w:shd w:val="clear" w:color="auto" w:fill="auto"/>
            <w:noWrap/>
            <w:vAlign w:val="bottom"/>
            <w:hideMark/>
          </w:tcPr>
          <w:p w14:paraId="45D2F4F2" w14:textId="77777777" w:rsidR="00ED4C13" w:rsidRPr="00F169E4" w:rsidRDefault="00ED4C13" w:rsidP="00515DE5">
            <w:r w:rsidRPr="00F169E4">
              <w:t>RATED SECTION</w:t>
            </w:r>
          </w:p>
        </w:tc>
      </w:tr>
      <w:tr w:rsidR="00ED4C13" w:rsidRPr="00F169E4" w14:paraId="16336603" w14:textId="77777777" w:rsidTr="00515DE5">
        <w:trPr>
          <w:trHeight w:val="300"/>
        </w:trPr>
        <w:tc>
          <w:tcPr>
            <w:tcW w:w="864" w:type="dxa"/>
            <w:shd w:val="clear" w:color="auto" w:fill="auto"/>
            <w:noWrap/>
            <w:vAlign w:val="bottom"/>
            <w:hideMark/>
          </w:tcPr>
          <w:p w14:paraId="6206A6F1" w14:textId="77777777" w:rsidR="00ED4C13" w:rsidRPr="00F169E4" w:rsidRDefault="00ED4C13" w:rsidP="00515DE5">
            <w:r w:rsidRPr="00F169E4">
              <w:t>2400533</w:t>
            </w:r>
          </w:p>
        </w:tc>
        <w:tc>
          <w:tcPr>
            <w:tcW w:w="2160" w:type="dxa"/>
            <w:shd w:val="clear" w:color="auto" w:fill="auto"/>
            <w:noWrap/>
            <w:vAlign w:val="bottom"/>
            <w:hideMark/>
          </w:tcPr>
          <w:p w14:paraId="343F48B0" w14:textId="77777777" w:rsidR="00ED4C13" w:rsidRPr="00F169E4" w:rsidRDefault="00ED4C13" w:rsidP="00515DE5">
            <w:r w:rsidRPr="00F169E4">
              <w:t>CULEBRA EASTDALE D</w:t>
            </w:r>
          </w:p>
        </w:tc>
        <w:tc>
          <w:tcPr>
            <w:tcW w:w="1584" w:type="dxa"/>
            <w:shd w:val="clear" w:color="auto" w:fill="auto"/>
            <w:noWrap/>
            <w:vAlign w:val="bottom"/>
            <w:hideMark/>
          </w:tcPr>
          <w:p w14:paraId="7AD4594E" w14:textId="77777777" w:rsidR="00ED4C13" w:rsidRPr="00F169E4" w:rsidRDefault="00ED4C13" w:rsidP="00515DE5">
            <w:r w:rsidRPr="00F169E4">
              <w:t>4/25/2012 15:43</w:t>
            </w:r>
          </w:p>
        </w:tc>
        <w:tc>
          <w:tcPr>
            <w:tcW w:w="720" w:type="dxa"/>
            <w:shd w:val="clear" w:color="auto" w:fill="auto"/>
            <w:noWrap/>
            <w:vAlign w:val="bottom"/>
            <w:hideMark/>
          </w:tcPr>
          <w:p w14:paraId="3F730F94" w14:textId="77777777" w:rsidR="00ED4C13" w:rsidRPr="00F169E4" w:rsidRDefault="00ED4C13" w:rsidP="00515DE5">
            <w:r w:rsidRPr="00F169E4">
              <w:t>1.4</w:t>
            </w:r>
          </w:p>
        </w:tc>
        <w:tc>
          <w:tcPr>
            <w:tcW w:w="933" w:type="dxa"/>
            <w:shd w:val="clear" w:color="auto" w:fill="auto"/>
            <w:noWrap/>
            <w:vAlign w:val="bottom"/>
            <w:hideMark/>
          </w:tcPr>
          <w:p w14:paraId="3C297F8D" w14:textId="77777777" w:rsidR="00ED4C13" w:rsidRPr="00F169E4" w:rsidRDefault="00ED4C13" w:rsidP="00515DE5">
            <w:r w:rsidRPr="00F169E4">
              <w:t>19.8</w:t>
            </w:r>
          </w:p>
        </w:tc>
        <w:tc>
          <w:tcPr>
            <w:tcW w:w="1152" w:type="dxa"/>
            <w:shd w:val="clear" w:color="auto" w:fill="auto"/>
            <w:noWrap/>
            <w:vAlign w:val="bottom"/>
            <w:hideMark/>
          </w:tcPr>
          <w:p w14:paraId="1F0F1572" w14:textId="77777777" w:rsidR="00ED4C13" w:rsidRPr="00F169E4" w:rsidRDefault="00ED4C13" w:rsidP="00515DE5">
            <w:r w:rsidRPr="00F169E4">
              <w:t>0</w:t>
            </w:r>
          </w:p>
        </w:tc>
        <w:tc>
          <w:tcPr>
            <w:tcW w:w="0" w:type="auto"/>
            <w:shd w:val="clear" w:color="auto" w:fill="auto"/>
            <w:noWrap/>
            <w:vAlign w:val="bottom"/>
            <w:hideMark/>
          </w:tcPr>
          <w:p w14:paraId="20B68C5C" w14:textId="77777777" w:rsidR="00ED4C13" w:rsidRPr="00F169E4" w:rsidRDefault="00ED4C13" w:rsidP="00515DE5">
            <w:r w:rsidRPr="00F169E4">
              <w:t>RATED SECTION</w:t>
            </w:r>
          </w:p>
        </w:tc>
      </w:tr>
      <w:tr w:rsidR="00ED4C13" w:rsidRPr="00F169E4" w14:paraId="20CED3B2" w14:textId="77777777" w:rsidTr="00515DE5">
        <w:trPr>
          <w:trHeight w:val="300"/>
        </w:trPr>
        <w:tc>
          <w:tcPr>
            <w:tcW w:w="864" w:type="dxa"/>
            <w:shd w:val="clear" w:color="auto" w:fill="auto"/>
            <w:noWrap/>
            <w:vAlign w:val="bottom"/>
            <w:hideMark/>
          </w:tcPr>
          <w:p w14:paraId="4CDD4A98" w14:textId="77777777" w:rsidR="00ED4C13" w:rsidRPr="00F169E4" w:rsidRDefault="00ED4C13" w:rsidP="00515DE5">
            <w:r w:rsidRPr="00F169E4">
              <w:t>2400533</w:t>
            </w:r>
          </w:p>
        </w:tc>
        <w:tc>
          <w:tcPr>
            <w:tcW w:w="2160" w:type="dxa"/>
            <w:shd w:val="clear" w:color="auto" w:fill="auto"/>
            <w:noWrap/>
            <w:vAlign w:val="bottom"/>
            <w:hideMark/>
          </w:tcPr>
          <w:p w14:paraId="60838A53" w14:textId="77777777" w:rsidR="00ED4C13" w:rsidRPr="00F169E4" w:rsidRDefault="00ED4C13" w:rsidP="00515DE5">
            <w:r w:rsidRPr="00F169E4">
              <w:t>CULEBRA EASTDALE D</w:t>
            </w:r>
          </w:p>
        </w:tc>
        <w:tc>
          <w:tcPr>
            <w:tcW w:w="1584" w:type="dxa"/>
            <w:shd w:val="clear" w:color="auto" w:fill="auto"/>
            <w:noWrap/>
            <w:vAlign w:val="bottom"/>
            <w:hideMark/>
          </w:tcPr>
          <w:p w14:paraId="315E7B94" w14:textId="77777777" w:rsidR="00ED4C13" w:rsidRPr="00F169E4" w:rsidRDefault="00ED4C13" w:rsidP="00515DE5">
            <w:r w:rsidRPr="00F169E4">
              <w:t>4/4/2013 10:06</w:t>
            </w:r>
          </w:p>
        </w:tc>
        <w:tc>
          <w:tcPr>
            <w:tcW w:w="720" w:type="dxa"/>
            <w:shd w:val="clear" w:color="auto" w:fill="auto"/>
            <w:noWrap/>
            <w:vAlign w:val="bottom"/>
            <w:hideMark/>
          </w:tcPr>
          <w:p w14:paraId="10B7A60C" w14:textId="77777777" w:rsidR="00ED4C13" w:rsidRPr="00F169E4" w:rsidRDefault="00ED4C13" w:rsidP="00515DE5">
            <w:r w:rsidRPr="00F169E4">
              <w:t>1.39</w:t>
            </w:r>
          </w:p>
        </w:tc>
        <w:tc>
          <w:tcPr>
            <w:tcW w:w="933" w:type="dxa"/>
            <w:shd w:val="clear" w:color="auto" w:fill="auto"/>
            <w:noWrap/>
            <w:vAlign w:val="bottom"/>
            <w:hideMark/>
          </w:tcPr>
          <w:p w14:paraId="7069E68F" w14:textId="77777777" w:rsidR="00ED4C13" w:rsidRPr="00F169E4" w:rsidRDefault="00ED4C13" w:rsidP="00515DE5">
            <w:r w:rsidRPr="00F169E4">
              <w:t>21.1</w:t>
            </w:r>
          </w:p>
        </w:tc>
        <w:tc>
          <w:tcPr>
            <w:tcW w:w="1152" w:type="dxa"/>
            <w:shd w:val="clear" w:color="auto" w:fill="auto"/>
            <w:noWrap/>
            <w:vAlign w:val="bottom"/>
            <w:hideMark/>
          </w:tcPr>
          <w:p w14:paraId="29BEF1BD" w14:textId="77777777" w:rsidR="00ED4C13" w:rsidRPr="00F169E4" w:rsidRDefault="00ED4C13" w:rsidP="00515DE5">
            <w:r w:rsidRPr="00F169E4">
              <w:t>0.02</w:t>
            </w:r>
          </w:p>
        </w:tc>
        <w:tc>
          <w:tcPr>
            <w:tcW w:w="0" w:type="auto"/>
            <w:shd w:val="clear" w:color="auto" w:fill="auto"/>
            <w:noWrap/>
            <w:vAlign w:val="bottom"/>
            <w:hideMark/>
          </w:tcPr>
          <w:p w14:paraId="1D4CA7D2" w14:textId="77777777" w:rsidR="00ED4C13" w:rsidRPr="00F169E4" w:rsidRDefault="00ED4C13" w:rsidP="00515DE5">
            <w:r w:rsidRPr="00F169E4">
              <w:t>RATED SECTION</w:t>
            </w:r>
          </w:p>
        </w:tc>
      </w:tr>
      <w:tr w:rsidR="00ED4C13" w:rsidRPr="00F169E4" w14:paraId="1498680F" w14:textId="77777777" w:rsidTr="00515DE5">
        <w:trPr>
          <w:trHeight w:val="300"/>
        </w:trPr>
        <w:tc>
          <w:tcPr>
            <w:tcW w:w="864" w:type="dxa"/>
            <w:shd w:val="clear" w:color="auto" w:fill="auto"/>
            <w:noWrap/>
            <w:vAlign w:val="bottom"/>
            <w:hideMark/>
          </w:tcPr>
          <w:p w14:paraId="399C142E" w14:textId="77777777" w:rsidR="00ED4C13" w:rsidRPr="00F169E4" w:rsidRDefault="00ED4C13" w:rsidP="00515DE5">
            <w:r w:rsidRPr="00F169E4">
              <w:t>2400533</w:t>
            </w:r>
          </w:p>
        </w:tc>
        <w:tc>
          <w:tcPr>
            <w:tcW w:w="2160" w:type="dxa"/>
            <w:shd w:val="clear" w:color="auto" w:fill="auto"/>
            <w:noWrap/>
            <w:vAlign w:val="bottom"/>
            <w:hideMark/>
          </w:tcPr>
          <w:p w14:paraId="33BEEB40" w14:textId="77777777" w:rsidR="00ED4C13" w:rsidRPr="00F169E4" w:rsidRDefault="00ED4C13" w:rsidP="00515DE5">
            <w:r w:rsidRPr="00F169E4">
              <w:t>CULEBRA EASTDALE D</w:t>
            </w:r>
          </w:p>
        </w:tc>
        <w:tc>
          <w:tcPr>
            <w:tcW w:w="1584" w:type="dxa"/>
            <w:shd w:val="clear" w:color="auto" w:fill="auto"/>
            <w:noWrap/>
            <w:vAlign w:val="bottom"/>
            <w:hideMark/>
          </w:tcPr>
          <w:p w14:paraId="3E53B51E" w14:textId="77777777" w:rsidR="00ED4C13" w:rsidRPr="00F169E4" w:rsidRDefault="00ED4C13" w:rsidP="00515DE5">
            <w:r w:rsidRPr="00F169E4">
              <w:t>5/14/2013 11:17</w:t>
            </w:r>
          </w:p>
        </w:tc>
        <w:tc>
          <w:tcPr>
            <w:tcW w:w="720" w:type="dxa"/>
            <w:shd w:val="clear" w:color="auto" w:fill="auto"/>
            <w:noWrap/>
            <w:vAlign w:val="bottom"/>
            <w:hideMark/>
          </w:tcPr>
          <w:p w14:paraId="2C580296" w14:textId="77777777" w:rsidR="00ED4C13" w:rsidRPr="00F169E4" w:rsidRDefault="00ED4C13" w:rsidP="00515DE5">
            <w:r w:rsidRPr="00F169E4">
              <w:t>1.47</w:t>
            </w:r>
          </w:p>
        </w:tc>
        <w:tc>
          <w:tcPr>
            <w:tcW w:w="933" w:type="dxa"/>
            <w:shd w:val="clear" w:color="auto" w:fill="auto"/>
            <w:noWrap/>
            <w:vAlign w:val="bottom"/>
            <w:hideMark/>
          </w:tcPr>
          <w:p w14:paraId="4768014B" w14:textId="77777777" w:rsidR="00ED4C13" w:rsidRPr="00F169E4" w:rsidRDefault="00ED4C13" w:rsidP="00515DE5">
            <w:r w:rsidRPr="00F169E4">
              <w:t>22.9</w:t>
            </w:r>
          </w:p>
        </w:tc>
        <w:tc>
          <w:tcPr>
            <w:tcW w:w="1152" w:type="dxa"/>
            <w:shd w:val="clear" w:color="auto" w:fill="auto"/>
            <w:noWrap/>
            <w:vAlign w:val="bottom"/>
            <w:hideMark/>
          </w:tcPr>
          <w:p w14:paraId="7C067B0D" w14:textId="77777777" w:rsidR="00ED4C13" w:rsidRPr="00F169E4" w:rsidRDefault="00ED4C13" w:rsidP="00515DE5">
            <w:r w:rsidRPr="00F169E4">
              <w:t>-0.03</w:t>
            </w:r>
          </w:p>
        </w:tc>
        <w:tc>
          <w:tcPr>
            <w:tcW w:w="0" w:type="auto"/>
            <w:shd w:val="clear" w:color="auto" w:fill="auto"/>
            <w:noWrap/>
            <w:vAlign w:val="bottom"/>
            <w:hideMark/>
          </w:tcPr>
          <w:p w14:paraId="1FAB95A4" w14:textId="77777777" w:rsidR="00ED4C13" w:rsidRPr="00F169E4" w:rsidRDefault="00ED4C13" w:rsidP="00515DE5">
            <w:r w:rsidRPr="00F169E4">
              <w:t>RATED SECTION</w:t>
            </w:r>
          </w:p>
        </w:tc>
      </w:tr>
      <w:tr w:rsidR="00ED4C13" w:rsidRPr="00F169E4" w14:paraId="588E053A" w14:textId="77777777" w:rsidTr="00515DE5">
        <w:trPr>
          <w:trHeight w:val="300"/>
        </w:trPr>
        <w:tc>
          <w:tcPr>
            <w:tcW w:w="864" w:type="dxa"/>
            <w:shd w:val="clear" w:color="auto" w:fill="auto"/>
            <w:noWrap/>
            <w:vAlign w:val="bottom"/>
            <w:hideMark/>
          </w:tcPr>
          <w:p w14:paraId="35DCB2C2" w14:textId="77777777" w:rsidR="00ED4C13" w:rsidRPr="00F169E4" w:rsidRDefault="00ED4C13" w:rsidP="00515DE5">
            <w:r w:rsidRPr="00F169E4">
              <w:t>2400533</w:t>
            </w:r>
          </w:p>
        </w:tc>
        <w:tc>
          <w:tcPr>
            <w:tcW w:w="2160" w:type="dxa"/>
            <w:shd w:val="clear" w:color="auto" w:fill="auto"/>
            <w:noWrap/>
            <w:vAlign w:val="bottom"/>
            <w:hideMark/>
          </w:tcPr>
          <w:p w14:paraId="6EC295DD" w14:textId="77777777" w:rsidR="00ED4C13" w:rsidRPr="00F169E4" w:rsidRDefault="00ED4C13" w:rsidP="00515DE5">
            <w:r w:rsidRPr="00F169E4">
              <w:t>CULEBRA EASTDALE D</w:t>
            </w:r>
          </w:p>
        </w:tc>
        <w:tc>
          <w:tcPr>
            <w:tcW w:w="1584" w:type="dxa"/>
            <w:shd w:val="clear" w:color="auto" w:fill="auto"/>
            <w:noWrap/>
            <w:vAlign w:val="bottom"/>
            <w:hideMark/>
          </w:tcPr>
          <w:p w14:paraId="39FC33E0" w14:textId="77777777" w:rsidR="00ED4C13" w:rsidRPr="00F169E4" w:rsidRDefault="00ED4C13" w:rsidP="00515DE5">
            <w:r w:rsidRPr="00F169E4">
              <w:t>5/29/2013 10:34</w:t>
            </w:r>
          </w:p>
        </w:tc>
        <w:tc>
          <w:tcPr>
            <w:tcW w:w="720" w:type="dxa"/>
            <w:shd w:val="clear" w:color="auto" w:fill="auto"/>
            <w:noWrap/>
            <w:vAlign w:val="bottom"/>
            <w:hideMark/>
          </w:tcPr>
          <w:p w14:paraId="1B5EE421" w14:textId="77777777" w:rsidR="00ED4C13" w:rsidRPr="00F169E4" w:rsidRDefault="00ED4C13" w:rsidP="00515DE5">
            <w:r w:rsidRPr="00F169E4">
              <w:t>1.31</w:t>
            </w:r>
          </w:p>
        </w:tc>
        <w:tc>
          <w:tcPr>
            <w:tcW w:w="933" w:type="dxa"/>
            <w:shd w:val="clear" w:color="auto" w:fill="auto"/>
            <w:noWrap/>
            <w:vAlign w:val="bottom"/>
            <w:hideMark/>
          </w:tcPr>
          <w:p w14:paraId="226291F8" w14:textId="77777777" w:rsidR="00ED4C13" w:rsidRPr="00F169E4" w:rsidRDefault="00ED4C13" w:rsidP="00515DE5">
            <w:r w:rsidRPr="00F169E4">
              <w:t>15.4</w:t>
            </w:r>
          </w:p>
        </w:tc>
        <w:tc>
          <w:tcPr>
            <w:tcW w:w="1152" w:type="dxa"/>
            <w:shd w:val="clear" w:color="auto" w:fill="auto"/>
            <w:noWrap/>
            <w:vAlign w:val="bottom"/>
            <w:hideMark/>
          </w:tcPr>
          <w:p w14:paraId="3A86919D" w14:textId="77777777" w:rsidR="00ED4C13" w:rsidRPr="00F169E4" w:rsidRDefault="00ED4C13" w:rsidP="00515DE5">
            <w:r w:rsidRPr="00F169E4">
              <w:t>0.03</w:t>
            </w:r>
          </w:p>
        </w:tc>
        <w:tc>
          <w:tcPr>
            <w:tcW w:w="0" w:type="auto"/>
            <w:shd w:val="clear" w:color="auto" w:fill="auto"/>
            <w:noWrap/>
            <w:vAlign w:val="bottom"/>
            <w:hideMark/>
          </w:tcPr>
          <w:p w14:paraId="578D088E" w14:textId="77777777" w:rsidR="00ED4C13" w:rsidRPr="00F169E4" w:rsidRDefault="00ED4C13" w:rsidP="00515DE5">
            <w:r w:rsidRPr="00F169E4">
              <w:t>RATED SECTION</w:t>
            </w:r>
          </w:p>
        </w:tc>
      </w:tr>
      <w:tr w:rsidR="00ED4C13" w:rsidRPr="00F169E4" w14:paraId="1CE5654D" w14:textId="77777777" w:rsidTr="00515DE5">
        <w:trPr>
          <w:trHeight w:val="300"/>
        </w:trPr>
        <w:tc>
          <w:tcPr>
            <w:tcW w:w="864" w:type="dxa"/>
            <w:shd w:val="clear" w:color="auto" w:fill="auto"/>
            <w:noWrap/>
            <w:vAlign w:val="bottom"/>
            <w:hideMark/>
          </w:tcPr>
          <w:p w14:paraId="5B6B7383" w14:textId="77777777" w:rsidR="00ED4C13" w:rsidRPr="00F169E4" w:rsidRDefault="00ED4C13" w:rsidP="00515DE5">
            <w:r w:rsidRPr="00F169E4">
              <w:t>2400533</w:t>
            </w:r>
          </w:p>
        </w:tc>
        <w:tc>
          <w:tcPr>
            <w:tcW w:w="2160" w:type="dxa"/>
            <w:shd w:val="clear" w:color="auto" w:fill="auto"/>
            <w:noWrap/>
            <w:vAlign w:val="bottom"/>
            <w:hideMark/>
          </w:tcPr>
          <w:p w14:paraId="443B4294" w14:textId="77777777" w:rsidR="00ED4C13" w:rsidRPr="00F169E4" w:rsidRDefault="00ED4C13" w:rsidP="00515DE5">
            <w:r w:rsidRPr="00F169E4">
              <w:t>CULEBRA EASTDALE D</w:t>
            </w:r>
          </w:p>
        </w:tc>
        <w:tc>
          <w:tcPr>
            <w:tcW w:w="1584" w:type="dxa"/>
            <w:shd w:val="clear" w:color="auto" w:fill="auto"/>
            <w:noWrap/>
            <w:vAlign w:val="bottom"/>
            <w:hideMark/>
          </w:tcPr>
          <w:p w14:paraId="30760760" w14:textId="77777777" w:rsidR="00ED4C13" w:rsidRPr="00F169E4" w:rsidRDefault="00ED4C13" w:rsidP="00515DE5">
            <w:r w:rsidRPr="00F169E4">
              <w:t>5/7/2014 11:03</w:t>
            </w:r>
          </w:p>
        </w:tc>
        <w:tc>
          <w:tcPr>
            <w:tcW w:w="720" w:type="dxa"/>
            <w:shd w:val="clear" w:color="auto" w:fill="auto"/>
            <w:noWrap/>
            <w:vAlign w:val="bottom"/>
            <w:hideMark/>
          </w:tcPr>
          <w:p w14:paraId="3B05BF06" w14:textId="77777777" w:rsidR="00ED4C13" w:rsidRPr="00F169E4" w:rsidRDefault="00ED4C13" w:rsidP="00515DE5">
            <w:r w:rsidRPr="00F169E4">
              <w:t>1.36</w:t>
            </w:r>
          </w:p>
        </w:tc>
        <w:tc>
          <w:tcPr>
            <w:tcW w:w="933" w:type="dxa"/>
            <w:shd w:val="clear" w:color="auto" w:fill="auto"/>
            <w:noWrap/>
            <w:vAlign w:val="bottom"/>
            <w:hideMark/>
          </w:tcPr>
          <w:p w14:paraId="667E1827" w14:textId="77777777" w:rsidR="00ED4C13" w:rsidRPr="00F169E4" w:rsidRDefault="00ED4C13" w:rsidP="00515DE5">
            <w:r w:rsidRPr="00F169E4">
              <w:t>20.6</w:t>
            </w:r>
          </w:p>
        </w:tc>
        <w:tc>
          <w:tcPr>
            <w:tcW w:w="1152" w:type="dxa"/>
            <w:shd w:val="clear" w:color="auto" w:fill="auto"/>
            <w:noWrap/>
            <w:vAlign w:val="bottom"/>
            <w:hideMark/>
          </w:tcPr>
          <w:p w14:paraId="0E717B3E" w14:textId="77777777" w:rsidR="00ED4C13" w:rsidRPr="00F169E4" w:rsidRDefault="00ED4C13" w:rsidP="00515DE5">
            <w:r w:rsidRPr="00F169E4">
              <w:t>0.05</w:t>
            </w:r>
          </w:p>
        </w:tc>
        <w:tc>
          <w:tcPr>
            <w:tcW w:w="0" w:type="auto"/>
            <w:shd w:val="clear" w:color="auto" w:fill="auto"/>
            <w:noWrap/>
            <w:vAlign w:val="bottom"/>
            <w:hideMark/>
          </w:tcPr>
          <w:p w14:paraId="3291C2A8" w14:textId="77777777" w:rsidR="00ED4C13" w:rsidRPr="00F169E4" w:rsidRDefault="00ED4C13" w:rsidP="00515DE5">
            <w:r w:rsidRPr="00F169E4">
              <w:t>RATED SECTION</w:t>
            </w:r>
          </w:p>
        </w:tc>
      </w:tr>
      <w:tr w:rsidR="00ED4C13" w:rsidRPr="00F169E4" w14:paraId="64A676D9" w14:textId="77777777" w:rsidTr="00515DE5">
        <w:trPr>
          <w:trHeight w:val="300"/>
        </w:trPr>
        <w:tc>
          <w:tcPr>
            <w:tcW w:w="864" w:type="dxa"/>
            <w:shd w:val="clear" w:color="auto" w:fill="auto"/>
            <w:noWrap/>
            <w:vAlign w:val="bottom"/>
            <w:hideMark/>
          </w:tcPr>
          <w:p w14:paraId="276BEC47" w14:textId="77777777" w:rsidR="00ED4C13" w:rsidRPr="00F169E4" w:rsidRDefault="00ED4C13" w:rsidP="00515DE5">
            <w:r w:rsidRPr="00F169E4">
              <w:t>2400533</w:t>
            </w:r>
          </w:p>
        </w:tc>
        <w:tc>
          <w:tcPr>
            <w:tcW w:w="2160" w:type="dxa"/>
            <w:shd w:val="clear" w:color="auto" w:fill="auto"/>
            <w:noWrap/>
            <w:vAlign w:val="bottom"/>
            <w:hideMark/>
          </w:tcPr>
          <w:p w14:paraId="72542732" w14:textId="77777777" w:rsidR="00ED4C13" w:rsidRPr="00F169E4" w:rsidRDefault="00ED4C13" w:rsidP="00515DE5">
            <w:r w:rsidRPr="00F169E4">
              <w:t>CULEBRA EASTDALE D</w:t>
            </w:r>
          </w:p>
        </w:tc>
        <w:tc>
          <w:tcPr>
            <w:tcW w:w="1584" w:type="dxa"/>
            <w:shd w:val="clear" w:color="auto" w:fill="auto"/>
            <w:noWrap/>
            <w:vAlign w:val="bottom"/>
            <w:hideMark/>
          </w:tcPr>
          <w:p w14:paraId="2170AD57" w14:textId="77777777" w:rsidR="00ED4C13" w:rsidRPr="00F169E4" w:rsidRDefault="00ED4C13" w:rsidP="00515DE5">
            <w:r w:rsidRPr="00F169E4">
              <w:t>5/20/2014 13:56</w:t>
            </w:r>
          </w:p>
        </w:tc>
        <w:tc>
          <w:tcPr>
            <w:tcW w:w="720" w:type="dxa"/>
            <w:shd w:val="clear" w:color="auto" w:fill="auto"/>
            <w:noWrap/>
            <w:vAlign w:val="bottom"/>
            <w:hideMark/>
          </w:tcPr>
          <w:p w14:paraId="7AB6A5F6" w14:textId="77777777" w:rsidR="00ED4C13" w:rsidRPr="00F169E4" w:rsidRDefault="00ED4C13" w:rsidP="00515DE5">
            <w:r w:rsidRPr="00F169E4">
              <w:t>1.13</w:t>
            </w:r>
          </w:p>
        </w:tc>
        <w:tc>
          <w:tcPr>
            <w:tcW w:w="933" w:type="dxa"/>
            <w:shd w:val="clear" w:color="auto" w:fill="auto"/>
            <w:noWrap/>
            <w:vAlign w:val="bottom"/>
            <w:hideMark/>
          </w:tcPr>
          <w:p w14:paraId="4C09D9E2" w14:textId="77777777" w:rsidR="00ED4C13" w:rsidRPr="00F169E4" w:rsidRDefault="00ED4C13" w:rsidP="00515DE5">
            <w:r w:rsidRPr="00F169E4">
              <w:t>6.42</w:t>
            </w:r>
          </w:p>
        </w:tc>
        <w:tc>
          <w:tcPr>
            <w:tcW w:w="1152" w:type="dxa"/>
            <w:shd w:val="clear" w:color="auto" w:fill="auto"/>
            <w:noWrap/>
            <w:vAlign w:val="bottom"/>
            <w:hideMark/>
          </w:tcPr>
          <w:p w14:paraId="30F89555" w14:textId="77777777" w:rsidR="00ED4C13" w:rsidRPr="00F169E4" w:rsidRDefault="00ED4C13" w:rsidP="00515DE5">
            <w:r w:rsidRPr="00F169E4">
              <w:t>0.07</w:t>
            </w:r>
          </w:p>
        </w:tc>
        <w:tc>
          <w:tcPr>
            <w:tcW w:w="0" w:type="auto"/>
            <w:shd w:val="clear" w:color="auto" w:fill="auto"/>
            <w:noWrap/>
            <w:vAlign w:val="bottom"/>
            <w:hideMark/>
          </w:tcPr>
          <w:p w14:paraId="4B85BCBD" w14:textId="77777777" w:rsidR="00ED4C13" w:rsidRPr="00F169E4" w:rsidRDefault="00ED4C13" w:rsidP="00515DE5">
            <w:r w:rsidRPr="00F169E4">
              <w:t>RATED SECTION</w:t>
            </w:r>
          </w:p>
        </w:tc>
      </w:tr>
      <w:tr w:rsidR="00ED4C13" w:rsidRPr="00F169E4" w14:paraId="7CEFAD3D" w14:textId="77777777" w:rsidTr="00515DE5">
        <w:trPr>
          <w:trHeight w:val="300"/>
        </w:trPr>
        <w:tc>
          <w:tcPr>
            <w:tcW w:w="864" w:type="dxa"/>
            <w:shd w:val="clear" w:color="auto" w:fill="auto"/>
            <w:noWrap/>
            <w:vAlign w:val="bottom"/>
            <w:hideMark/>
          </w:tcPr>
          <w:p w14:paraId="612A5B04" w14:textId="77777777" w:rsidR="00ED4C13" w:rsidRPr="00F169E4" w:rsidRDefault="00ED4C13" w:rsidP="00515DE5">
            <w:r w:rsidRPr="00F169E4">
              <w:lastRenderedPageBreak/>
              <w:t>2400533</w:t>
            </w:r>
          </w:p>
        </w:tc>
        <w:tc>
          <w:tcPr>
            <w:tcW w:w="2160" w:type="dxa"/>
            <w:shd w:val="clear" w:color="auto" w:fill="auto"/>
            <w:noWrap/>
            <w:vAlign w:val="bottom"/>
            <w:hideMark/>
          </w:tcPr>
          <w:p w14:paraId="30F28FC8" w14:textId="77777777" w:rsidR="00ED4C13" w:rsidRPr="00F169E4" w:rsidRDefault="00ED4C13" w:rsidP="00515DE5">
            <w:r w:rsidRPr="00F169E4">
              <w:t>CULEBRA EASTDALE D</w:t>
            </w:r>
          </w:p>
        </w:tc>
        <w:tc>
          <w:tcPr>
            <w:tcW w:w="1584" w:type="dxa"/>
            <w:shd w:val="clear" w:color="auto" w:fill="auto"/>
            <w:noWrap/>
            <w:vAlign w:val="bottom"/>
            <w:hideMark/>
          </w:tcPr>
          <w:p w14:paraId="6482B1A3" w14:textId="77777777" w:rsidR="00ED4C13" w:rsidRPr="00F169E4" w:rsidRDefault="00ED4C13" w:rsidP="00515DE5">
            <w:r w:rsidRPr="00F169E4">
              <w:t>7/27/2015 11:47</w:t>
            </w:r>
          </w:p>
        </w:tc>
        <w:tc>
          <w:tcPr>
            <w:tcW w:w="720" w:type="dxa"/>
            <w:shd w:val="clear" w:color="auto" w:fill="auto"/>
            <w:noWrap/>
            <w:vAlign w:val="bottom"/>
            <w:hideMark/>
          </w:tcPr>
          <w:p w14:paraId="04E5AD15" w14:textId="77777777" w:rsidR="00ED4C13" w:rsidRPr="00F169E4" w:rsidRDefault="00ED4C13" w:rsidP="00515DE5"/>
        </w:tc>
        <w:tc>
          <w:tcPr>
            <w:tcW w:w="933" w:type="dxa"/>
            <w:shd w:val="clear" w:color="auto" w:fill="auto"/>
            <w:noWrap/>
            <w:vAlign w:val="bottom"/>
            <w:hideMark/>
          </w:tcPr>
          <w:p w14:paraId="7A2DC38F" w14:textId="77777777" w:rsidR="00ED4C13" w:rsidRPr="00F169E4" w:rsidRDefault="00ED4C13" w:rsidP="00515DE5"/>
        </w:tc>
        <w:tc>
          <w:tcPr>
            <w:tcW w:w="1152" w:type="dxa"/>
            <w:shd w:val="clear" w:color="auto" w:fill="auto"/>
            <w:noWrap/>
            <w:vAlign w:val="bottom"/>
            <w:hideMark/>
          </w:tcPr>
          <w:p w14:paraId="48B44959" w14:textId="77777777" w:rsidR="00ED4C13" w:rsidRPr="00F169E4" w:rsidRDefault="00ED4C13" w:rsidP="00515DE5"/>
        </w:tc>
        <w:tc>
          <w:tcPr>
            <w:tcW w:w="0" w:type="auto"/>
            <w:shd w:val="clear" w:color="auto" w:fill="auto"/>
            <w:noWrap/>
            <w:vAlign w:val="bottom"/>
            <w:hideMark/>
          </w:tcPr>
          <w:p w14:paraId="476EB3AC" w14:textId="77777777" w:rsidR="00ED4C13" w:rsidRPr="00F169E4" w:rsidRDefault="00ED4C13" w:rsidP="00515DE5">
            <w:r w:rsidRPr="00F169E4">
              <w:t>RATED SECTION</w:t>
            </w:r>
          </w:p>
        </w:tc>
      </w:tr>
      <w:tr w:rsidR="00ED4C13" w:rsidRPr="00F169E4" w14:paraId="6E8BB1CE" w14:textId="77777777" w:rsidTr="00515DE5">
        <w:trPr>
          <w:trHeight w:val="300"/>
        </w:trPr>
        <w:tc>
          <w:tcPr>
            <w:tcW w:w="864" w:type="dxa"/>
            <w:shd w:val="clear" w:color="auto" w:fill="auto"/>
            <w:noWrap/>
            <w:vAlign w:val="bottom"/>
            <w:hideMark/>
          </w:tcPr>
          <w:p w14:paraId="11D6029C" w14:textId="77777777" w:rsidR="00ED4C13" w:rsidRPr="00F169E4" w:rsidRDefault="00ED4C13" w:rsidP="00515DE5">
            <w:r w:rsidRPr="00F169E4">
              <w:t>2400533</w:t>
            </w:r>
          </w:p>
        </w:tc>
        <w:tc>
          <w:tcPr>
            <w:tcW w:w="2160" w:type="dxa"/>
            <w:shd w:val="clear" w:color="auto" w:fill="auto"/>
            <w:noWrap/>
            <w:vAlign w:val="bottom"/>
            <w:hideMark/>
          </w:tcPr>
          <w:p w14:paraId="5A2EE17A" w14:textId="77777777" w:rsidR="00ED4C13" w:rsidRPr="00F169E4" w:rsidRDefault="00ED4C13" w:rsidP="00515DE5">
            <w:r w:rsidRPr="00F169E4">
              <w:t>CULEBRA EASTDALE D</w:t>
            </w:r>
          </w:p>
        </w:tc>
        <w:tc>
          <w:tcPr>
            <w:tcW w:w="1584" w:type="dxa"/>
            <w:shd w:val="clear" w:color="auto" w:fill="auto"/>
            <w:noWrap/>
            <w:vAlign w:val="bottom"/>
            <w:hideMark/>
          </w:tcPr>
          <w:p w14:paraId="538CF81C" w14:textId="77777777" w:rsidR="00ED4C13" w:rsidRPr="00F169E4" w:rsidRDefault="00ED4C13" w:rsidP="00515DE5">
            <w:r w:rsidRPr="00F169E4">
              <w:t>5/7/2018 10:44</w:t>
            </w:r>
          </w:p>
        </w:tc>
        <w:tc>
          <w:tcPr>
            <w:tcW w:w="720" w:type="dxa"/>
            <w:shd w:val="clear" w:color="auto" w:fill="auto"/>
            <w:noWrap/>
            <w:vAlign w:val="bottom"/>
            <w:hideMark/>
          </w:tcPr>
          <w:p w14:paraId="62172E80" w14:textId="77777777" w:rsidR="00ED4C13" w:rsidRPr="00F169E4" w:rsidRDefault="00ED4C13" w:rsidP="00515DE5">
            <w:r w:rsidRPr="00F169E4">
              <w:t>1.28</w:t>
            </w:r>
          </w:p>
        </w:tc>
        <w:tc>
          <w:tcPr>
            <w:tcW w:w="933" w:type="dxa"/>
            <w:shd w:val="clear" w:color="auto" w:fill="auto"/>
            <w:noWrap/>
            <w:vAlign w:val="bottom"/>
            <w:hideMark/>
          </w:tcPr>
          <w:p w14:paraId="2E5FC6A8" w14:textId="77777777" w:rsidR="00ED4C13" w:rsidRPr="00F169E4" w:rsidRDefault="00ED4C13" w:rsidP="00515DE5">
            <w:r w:rsidRPr="00F169E4">
              <w:t>14.5</w:t>
            </w:r>
          </w:p>
        </w:tc>
        <w:tc>
          <w:tcPr>
            <w:tcW w:w="1152" w:type="dxa"/>
            <w:shd w:val="clear" w:color="auto" w:fill="auto"/>
            <w:noWrap/>
            <w:vAlign w:val="bottom"/>
            <w:hideMark/>
          </w:tcPr>
          <w:p w14:paraId="2B54F2EC" w14:textId="77777777" w:rsidR="00ED4C13" w:rsidRPr="00F169E4" w:rsidRDefault="00ED4C13" w:rsidP="00515DE5">
            <w:r w:rsidRPr="00F169E4">
              <w:t>0.05</w:t>
            </w:r>
          </w:p>
        </w:tc>
        <w:tc>
          <w:tcPr>
            <w:tcW w:w="0" w:type="auto"/>
            <w:shd w:val="clear" w:color="auto" w:fill="auto"/>
            <w:noWrap/>
            <w:vAlign w:val="bottom"/>
            <w:hideMark/>
          </w:tcPr>
          <w:p w14:paraId="74F8240B" w14:textId="77777777" w:rsidR="00ED4C13" w:rsidRPr="00F169E4" w:rsidRDefault="00ED4C13" w:rsidP="00515DE5">
            <w:r w:rsidRPr="00F169E4">
              <w:t>RATED SECTION</w:t>
            </w:r>
          </w:p>
        </w:tc>
      </w:tr>
      <w:tr w:rsidR="00ED4C13" w:rsidRPr="00F169E4" w14:paraId="3FF79A57" w14:textId="77777777" w:rsidTr="00515DE5">
        <w:trPr>
          <w:trHeight w:val="300"/>
        </w:trPr>
        <w:tc>
          <w:tcPr>
            <w:tcW w:w="864" w:type="dxa"/>
            <w:shd w:val="clear" w:color="auto" w:fill="auto"/>
            <w:noWrap/>
            <w:vAlign w:val="bottom"/>
            <w:hideMark/>
          </w:tcPr>
          <w:p w14:paraId="003116C3" w14:textId="77777777" w:rsidR="00ED4C13" w:rsidRPr="00F169E4" w:rsidRDefault="00ED4C13" w:rsidP="00515DE5">
            <w:r w:rsidRPr="00F169E4">
              <w:t>2400533</w:t>
            </w:r>
          </w:p>
        </w:tc>
        <w:tc>
          <w:tcPr>
            <w:tcW w:w="2160" w:type="dxa"/>
            <w:shd w:val="clear" w:color="auto" w:fill="auto"/>
            <w:noWrap/>
            <w:vAlign w:val="bottom"/>
            <w:hideMark/>
          </w:tcPr>
          <w:p w14:paraId="7642F21B" w14:textId="77777777" w:rsidR="00ED4C13" w:rsidRPr="00F169E4" w:rsidRDefault="00ED4C13" w:rsidP="00515DE5">
            <w:r w:rsidRPr="00F169E4">
              <w:t>CULEBRA EASTDALE D</w:t>
            </w:r>
          </w:p>
        </w:tc>
        <w:tc>
          <w:tcPr>
            <w:tcW w:w="1584" w:type="dxa"/>
            <w:shd w:val="clear" w:color="auto" w:fill="auto"/>
            <w:noWrap/>
            <w:vAlign w:val="bottom"/>
            <w:hideMark/>
          </w:tcPr>
          <w:p w14:paraId="014EE9A7" w14:textId="77777777" w:rsidR="00ED4C13" w:rsidRPr="00F169E4" w:rsidRDefault="00ED4C13" w:rsidP="00515DE5">
            <w:r w:rsidRPr="00F169E4">
              <w:t>5/7/2018 10:44</w:t>
            </w:r>
          </w:p>
        </w:tc>
        <w:tc>
          <w:tcPr>
            <w:tcW w:w="720" w:type="dxa"/>
            <w:shd w:val="clear" w:color="auto" w:fill="auto"/>
            <w:noWrap/>
            <w:vAlign w:val="bottom"/>
            <w:hideMark/>
          </w:tcPr>
          <w:p w14:paraId="4B66667C" w14:textId="77777777" w:rsidR="00ED4C13" w:rsidRPr="00F169E4" w:rsidRDefault="00ED4C13" w:rsidP="00515DE5">
            <w:r w:rsidRPr="00F169E4">
              <w:t>1.28</w:t>
            </w:r>
          </w:p>
        </w:tc>
        <w:tc>
          <w:tcPr>
            <w:tcW w:w="933" w:type="dxa"/>
            <w:shd w:val="clear" w:color="auto" w:fill="auto"/>
            <w:noWrap/>
            <w:vAlign w:val="bottom"/>
            <w:hideMark/>
          </w:tcPr>
          <w:p w14:paraId="32769371" w14:textId="77777777" w:rsidR="00ED4C13" w:rsidRPr="00F169E4" w:rsidRDefault="00ED4C13" w:rsidP="00515DE5">
            <w:r w:rsidRPr="00F169E4">
              <w:t>14.3</w:t>
            </w:r>
          </w:p>
        </w:tc>
        <w:tc>
          <w:tcPr>
            <w:tcW w:w="1152" w:type="dxa"/>
            <w:shd w:val="clear" w:color="auto" w:fill="auto"/>
            <w:noWrap/>
            <w:vAlign w:val="bottom"/>
            <w:hideMark/>
          </w:tcPr>
          <w:p w14:paraId="0A0326AD" w14:textId="77777777" w:rsidR="00ED4C13" w:rsidRPr="00F169E4" w:rsidRDefault="00ED4C13" w:rsidP="00515DE5"/>
        </w:tc>
        <w:tc>
          <w:tcPr>
            <w:tcW w:w="0" w:type="auto"/>
            <w:shd w:val="clear" w:color="auto" w:fill="auto"/>
            <w:noWrap/>
            <w:vAlign w:val="bottom"/>
            <w:hideMark/>
          </w:tcPr>
          <w:p w14:paraId="35EF7F68" w14:textId="77777777" w:rsidR="00ED4C13" w:rsidRPr="00F169E4" w:rsidRDefault="00ED4C13" w:rsidP="00515DE5">
            <w:r w:rsidRPr="00F169E4">
              <w:t>RATED SECTION</w:t>
            </w:r>
          </w:p>
        </w:tc>
      </w:tr>
      <w:tr w:rsidR="00ED4C13" w:rsidRPr="00F169E4" w14:paraId="141B97AD" w14:textId="77777777" w:rsidTr="00515DE5">
        <w:trPr>
          <w:trHeight w:val="300"/>
        </w:trPr>
        <w:tc>
          <w:tcPr>
            <w:tcW w:w="864" w:type="dxa"/>
            <w:shd w:val="clear" w:color="auto" w:fill="auto"/>
            <w:noWrap/>
            <w:vAlign w:val="bottom"/>
            <w:hideMark/>
          </w:tcPr>
          <w:p w14:paraId="18E8C21E" w14:textId="77777777" w:rsidR="00ED4C13" w:rsidRPr="00F169E4" w:rsidRDefault="00ED4C13" w:rsidP="00515DE5">
            <w:r w:rsidRPr="00F169E4">
              <w:t>2400533</w:t>
            </w:r>
          </w:p>
        </w:tc>
        <w:tc>
          <w:tcPr>
            <w:tcW w:w="2160" w:type="dxa"/>
            <w:shd w:val="clear" w:color="auto" w:fill="auto"/>
            <w:noWrap/>
            <w:vAlign w:val="bottom"/>
            <w:hideMark/>
          </w:tcPr>
          <w:p w14:paraId="346BA974" w14:textId="77777777" w:rsidR="00ED4C13" w:rsidRPr="00F169E4" w:rsidRDefault="00ED4C13" w:rsidP="00515DE5">
            <w:r w:rsidRPr="00F169E4">
              <w:t>CULEBRA EASTDALE D</w:t>
            </w:r>
          </w:p>
        </w:tc>
        <w:tc>
          <w:tcPr>
            <w:tcW w:w="1584" w:type="dxa"/>
            <w:shd w:val="clear" w:color="auto" w:fill="auto"/>
            <w:noWrap/>
            <w:vAlign w:val="bottom"/>
            <w:hideMark/>
          </w:tcPr>
          <w:p w14:paraId="21509598" w14:textId="77777777" w:rsidR="00ED4C13" w:rsidRPr="00F169E4" w:rsidRDefault="00ED4C13" w:rsidP="00515DE5">
            <w:r w:rsidRPr="00F169E4">
              <w:t>6/24/2019 10:38</w:t>
            </w:r>
          </w:p>
        </w:tc>
        <w:tc>
          <w:tcPr>
            <w:tcW w:w="720" w:type="dxa"/>
            <w:shd w:val="clear" w:color="auto" w:fill="auto"/>
            <w:noWrap/>
            <w:vAlign w:val="bottom"/>
            <w:hideMark/>
          </w:tcPr>
          <w:p w14:paraId="2B87A284" w14:textId="77777777" w:rsidR="00ED4C13" w:rsidRPr="00F169E4" w:rsidRDefault="00ED4C13" w:rsidP="00515DE5">
            <w:r w:rsidRPr="00F169E4">
              <w:t>1.48</w:t>
            </w:r>
          </w:p>
        </w:tc>
        <w:tc>
          <w:tcPr>
            <w:tcW w:w="933" w:type="dxa"/>
            <w:shd w:val="clear" w:color="auto" w:fill="auto"/>
            <w:noWrap/>
            <w:vAlign w:val="bottom"/>
            <w:hideMark/>
          </w:tcPr>
          <w:p w14:paraId="0D726192" w14:textId="77777777" w:rsidR="00ED4C13" w:rsidRPr="00F169E4" w:rsidRDefault="00ED4C13" w:rsidP="00515DE5">
            <w:r w:rsidRPr="00F169E4">
              <w:t>29.5</w:t>
            </w:r>
          </w:p>
        </w:tc>
        <w:tc>
          <w:tcPr>
            <w:tcW w:w="1152" w:type="dxa"/>
            <w:shd w:val="clear" w:color="auto" w:fill="auto"/>
            <w:noWrap/>
            <w:vAlign w:val="bottom"/>
            <w:hideMark/>
          </w:tcPr>
          <w:p w14:paraId="7815D9AE" w14:textId="77777777" w:rsidR="00ED4C13" w:rsidRPr="00F169E4" w:rsidRDefault="00ED4C13" w:rsidP="00515DE5">
            <w:r w:rsidRPr="00F169E4">
              <w:t>0.04</w:t>
            </w:r>
          </w:p>
        </w:tc>
        <w:tc>
          <w:tcPr>
            <w:tcW w:w="0" w:type="auto"/>
            <w:shd w:val="clear" w:color="auto" w:fill="auto"/>
            <w:noWrap/>
            <w:vAlign w:val="bottom"/>
            <w:hideMark/>
          </w:tcPr>
          <w:p w14:paraId="794CD886" w14:textId="77777777" w:rsidR="00ED4C13" w:rsidRPr="00F169E4" w:rsidRDefault="00ED4C13" w:rsidP="00515DE5">
            <w:r w:rsidRPr="00F169E4">
              <w:t>RATED SECTION</w:t>
            </w:r>
          </w:p>
        </w:tc>
      </w:tr>
      <w:tr w:rsidR="00ED4C13" w:rsidRPr="00F169E4" w14:paraId="7C2EED2F" w14:textId="77777777" w:rsidTr="00515DE5">
        <w:trPr>
          <w:trHeight w:val="300"/>
        </w:trPr>
        <w:tc>
          <w:tcPr>
            <w:tcW w:w="864" w:type="dxa"/>
            <w:shd w:val="clear" w:color="auto" w:fill="auto"/>
            <w:noWrap/>
            <w:vAlign w:val="bottom"/>
            <w:hideMark/>
          </w:tcPr>
          <w:p w14:paraId="0196793B" w14:textId="77777777" w:rsidR="00ED4C13" w:rsidRPr="00F169E4" w:rsidRDefault="00ED4C13" w:rsidP="00515DE5">
            <w:r w:rsidRPr="00F169E4">
              <w:t>2400541</w:t>
            </w:r>
          </w:p>
        </w:tc>
        <w:tc>
          <w:tcPr>
            <w:tcW w:w="2160" w:type="dxa"/>
            <w:shd w:val="clear" w:color="auto" w:fill="auto"/>
            <w:noWrap/>
            <w:vAlign w:val="bottom"/>
            <w:hideMark/>
          </w:tcPr>
          <w:p w14:paraId="04B57473" w14:textId="77777777" w:rsidR="00ED4C13" w:rsidRPr="00F169E4" w:rsidRDefault="00ED4C13" w:rsidP="00515DE5">
            <w:r w:rsidRPr="00F169E4">
              <w:t>ESPINOSA D</w:t>
            </w:r>
          </w:p>
        </w:tc>
        <w:tc>
          <w:tcPr>
            <w:tcW w:w="1584" w:type="dxa"/>
            <w:shd w:val="clear" w:color="auto" w:fill="auto"/>
            <w:noWrap/>
            <w:vAlign w:val="bottom"/>
            <w:hideMark/>
          </w:tcPr>
          <w:p w14:paraId="4041131B" w14:textId="77777777" w:rsidR="00ED4C13" w:rsidRPr="00F169E4" w:rsidRDefault="00ED4C13" w:rsidP="00515DE5">
            <w:r w:rsidRPr="00F169E4">
              <w:t>5/17/2012 15:51</w:t>
            </w:r>
          </w:p>
        </w:tc>
        <w:tc>
          <w:tcPr>
            <w:tcW w:w="720" w:type="dxa"/>
            <w:shd w:val="clear" w:color="auto" w:fill="auto"/>
            <w:noWrap/>
            <w:vAlign w:val="bottom"/>
            <w:hideMark/>
          </w:tcPr>
          <w:p w14:paraId="1B86C20B" w14:textId="77777777" w:rsidR="00ED4C13" w:rsidRPr="00F169E4" w:rsidRDefault="00ED4C13" w:rsidP="00515DE5">
            <w:r w:rsidRPr="00F169E4">
              <w:t>0</w:t>
            </w:r>
          </w:p>
        </w:tc>
        <w:tc>
          <w:tcPr>
            <w:tcW w:w="933" w:type="dxa"/>
            <w:shd w:val="clear" w:color="auto" w:fill="auto"/>
            <w:noWrap/>
            <w:vAlign w:val="bottom"/>
            <w:hideMark/>
          </w:tcPr>
          <w:p w14:paraId="1BCEE24F" w14:textId="77777777" w:rsidR="00ED4C13" w:rsidRPr="00F169E4" w:rsidRDefault="00ED4C13" w:rsidP="00515DE5">
            <w:r w:rsidRPr="00F169E4">
              <w:t>0.26</w:t>
            </w:r>
          </w:p>
        </w:tc>
        <w:tc>
          <w:tcPr>
            <w:tcW w:w="1152" w:type="dxa"/>
            <w:shd w:val="clear" w:color="auto" w:fill="auto"/>
            <w:noWrap/>
            <w:vAlign w:val="bottom"/>
            <w:hideMark/>
          </w:tcPr>
          <w:p w14:paraId="6ACCC105" w14:textId="77777777" w:rsidR="00ED4C13" w:rsidRPr="00F169E4" w:rsidRDefault="00ED4C13" w:rsidP="00515DE5"/>
        </w:tc>
        <w:tc>
          <w:tcPr>
            <w:tcW w:w="0" w:type="auto"/>
            <w:shd w:val="clear" w:color="auto" w:fill="auto"/>
            <w:noWrap/>
            <w:vAlign w:val="bottom"/>
            <w:hideMark/>
          </w:tcPr>
          <w:p w14:paraId="4C15D23B" w14:textId="77777777" w:rsidR="00ED4C13" w:rsidRPr="00F169E4" w:rsidRDefault="00ED4C13" w:rsidP="00515DE5"/>
        </w:tc>
      </w:tr>
      <w:tr w:rsidR="00ED4C13" w:rsidRPr="00F169E4" w14:paraId="162CEA0C" w14:textId="77777777" w:rsidTr="00515DE5">
        <w:trPr>
          <w:trHeight w:val="300"/>
        </w:trPr>
        <w:tc>
          <w:tcPr>
            <w:tcW w:w="864" w:type="dxa"/>
            <w:shd w:val="clear" w:color="auto" w:fill="auto"/>
            <w:noWrap/>
            <w:vAlign w:val="bottom"/>
            <w:hideMark/>
          </w:tcPr>
          <w:p w14:paraId="2F4E166B" w14:textId="77777777" w:rsidR="00ED4C13" w:rsidRPr="00F169E4" w:rsidRDefault="00ED4C13" w:rsidP="00515DE5">
            <w:r w:rsidRPr="00F169E4">
              <w:t>2400542</w:t>
            </w:r>
          </w:p>
        </w:tc>
        <w:tc>
          <w:tcPr>
            <w:tcW w:w="2160" w:type="dxa"/>
            <w:shd w:val="clear" w:color="auto" w:fill="auto"/>
            <w:noWrap/>
            <w:vAlign w:val="bottom"/>
            <w:hideMark/>
          </w:tcPr>
          <w:p w14:paraId="61BEC18A" w14:textId="77777777" w:rsidR="00ED4C13" w:rsidRPr="00F169E4" w:rsidRDefault="00ED4C13" w:rsidP="00515DE5">
            <w:r w:rsidRPr="00F169E4">
              <w:t>FARES JAQUEZ D</w:t>
            </w:r>
          </w:p>
        </w:tc>
        <w:tc>
          <w:tcPr>
            <w:tcW w:w="1584" w:type="dxa"/>
            <w:shd w:val="clear" w:color="auto" w:fill="auto"/>
            <w:noWrap/>
            <w:vAlign w:val="bottom"/>
            <w:hideMark/>
          </w:tcPr>
          <w:p w14:paraId="6E13AD96" w14:textId="77777777" w:rsidR="00ED4C13" w:rsidRPr="00F169E4" w:rsidRDefault="00ED4C13" w:rsidP="00515DE5">
            <w:r w:rsidRPr="00F169E4">
              <w:t>6/4/2014 13:09</w:t>
            </w:r>
          </w:p>
        </w:tc>
        <w:tc>
          <w:tcPr>
            <w:tcW w:w="720" w:type="dxa"/>
            <w:shd w:val="clear" w:color="auto" w:fill="auto"/>
            <w:noWrap/>
            <w:vAlign w:val="bottom"/>
            <w:hideMark/>
          </w:tcPr>
          <w:p w14:paraId="03F74743" w14:textId="77777777" w:rsidR="00ED4C13" w:rsidRPr="00F169E4" w:rsidRDefault="00ED4C13" w:rsidP="00515DE5">
            <w:r w:rsidRPr="00F169E4">
              <w:t>0.35</w:t>
            </w:r>
          </w:p>
        </w:tc>
        <w:tc>
          <w:tcPr>
            <w:tcW w:w="933" w:type="dxa"/>
            <w:shd w:val="clear" w:color="auto" w:fill="auto"/>
            <w:noWrap/>
            <w:vAlign w:val="bottom"/>
            <w:hideMark/>
          </w:tcPr>
          <w:p w14:paraId="40757AE1" w14:textId="77777777" w:rsidR="00ED4C13" w:rsidRPr="00F169E4" w:rsidRDefault="00ED4C13" w:rsidP="00515DE5">
            <w:r w:rsidRPr="00F169E4">
              <w:t>1.15</w:t>
            </w:r>
          </w:p>
        </w:tc>
        <w:tc>
          <w:tcPr>
            <w:tcW w:w="1152" w:type="dxa"/>
            <w:shd w:val="clear" w:color="auto" w:fill="auto"/>
            <w:noWrap/>
            <w:vAlign w:val="bottom"/>
            <w:hideMark/>
          </w:tcPr>
          <w:p w14:paraId="75F7E3A6" w14:textId="77777777" w:rsidR="00ED4C13" w:rsidRPr="00F169E4" w:rsidRDefault="00ED4C13" w:rsidP="00515DE5">
            <w:r w:rsidRPr="00F169E4">
              <w:t>0.18</w:t>
            </w:r>
          </w:p>
        </w:tc>
        <w:tc>
          <w:tcPr>
            <w:tcW w:w="0" w:type="auto"/>
            <w:shd w:val="clear" w:color="auto" w:fill="auto"/>
            <w:noWrap/>
            <w:vAlign w:val="bottom"/>
            <w:hideMark/>
          </w:tcPr>
          <w:p w14:paraId="41E5564F" w14:textId="77777777" w:rsidR="00ED4C13" w:rsidRPr="00F169E4" w:rsidRDefault="00ED4C13" w:rsidP="00515DE5"/>
        </w:tc>
      </w:tr>
      <w:tr w:rsidR="00ED4C13" w:rsidRPr="00F169E4" w14:paraId="37C55D58" w14:textId="77777777" w:rsidTr="00515DE5">
        <w:trPr>
          <w:trHeight w:val="300"/>
        </w:trPr>
        <w:tc>
          <w:tcPr>
            <w:tcW w:w="864" w:type="dxa"/>
            <w:shd w:val="clear" w:color="auto" w:fill="auto"/>
            <w:noWrap/>
            <w:vAlign w:val="bottom"/>
            <w:hideMark/>
          </w:tcPr>
          <w:p w14:paraId="541B7D90" w14:textId="77777777" w:rsidR="00ED4C13" w:rsidRPr="00F169E4" w:rsidRDefault="00ED4C13" w:rsidP="00515DE5">
            <w:r w:rsidRPr="00F169E4">
              <w:t>2400554</w:t>
            </w:r>
          </w:p>
        </w:tc>
        <w:tc>
          <w:tcPr>
            <w:tcW w:w="2160" w:type="dxa"/>
            <w:shd w:val="clear" w:color="auto" w:fill="auto"/>
            <w:noWrap/>
            <w:vAlign w:val="bottom"/>
            <w:hideMark/>
          </w:tcPr>
          <w:p w14:paraId="3DACE7C9" w14:textId="77777777" w:rsidR="00ED4C13" w:rsidRPr="00F169E4" w:rsidRDefault="00ED4C13" w:rsidP="00515DE5">
            <w:r w:rsidRPr="00F169E4">
              <w:t>JACQUEZ D</w:t>
            </w:r>
          </w:p>
        </w:tc>
        <w:tc>
          <w:tcPr>
            <w:tcW w:w="1584" w:type="dxa"/>
            <w:shd w:val="clear" w:color="auto" w:fill="auto"/>
            <w:noWrap/>
            <w:vAlign w:val="bottom"/>
            <w:hideMark/>
          </w:tcPr>
          <w:p w14:paraId="2D44E822" w14:textId="77777777" w:rsidR="00ED4C13" w:rsidRPr="00F169E4" w:rsidRDefault="00ED4C13" w:rsidP="00515DE5">
            <w:r w:rsidRPr="00F169E4">
              <w:t>5/17/2012 13:47</w:t>
            </w:r>
          </w:p>
        </w:tc>
        <w:tc>
          <w:tcPr>
            <w:tcW w:w="720" w:type="dxa"/>
            <w:shd w:val="clear" w:color="auto" w:fill="auto"/>
            <w:noWrap/>
            <w:vAlign w:val="bottom"/>
            <w:hideMark/>
          </w:tcPr>
          <w:p w14:paraId="478A1939" w14:textId="77777777" w:rsidR="00ED4C13" w:rsidRPr="00F169E4" w:rsidRDefault="00ED4C13" w:rsidP="00515DE5">
            <w:r w:rsidRPr="00F169E4">
              <w:t>0</w:t>
            </w:r>
          </w:p>
        </w:tc>
        <w:tc>
          <w:tcPr>
            <w:tcW w:w="933" w:type="dxa"/>
            <w:shd w:val="clear" w:color="auto" w:fill="auto"/>
            <w:noWrap/>
            <w:vAlign w:val="bottom"/>
            <w:hideMark/>
          </w:tcPr>
          <w:p w14:paraId="17F67461" w14:textId="77777777" w:rsidR="00ED4C13" w:rsidRPr="00F169E4" w:rsidRDefault="00ED4C13" w:rsidP="00515DE5">
            <w:r w:rsidRPr="00F169E4">
              <w:t>2.04</w:t>
            </w:r>
          </w:p>
        </w:tc>
        <w:tc>
          <w:tcPr>
            <w:tcW w:w="1152" w:type="dxa"/>
            <w:shd w:val="clear" w:color="auto" w:fill="auto"/>
            <w:noWrap/>
            <w:vAlign w:val="bottom"/>
            <w:hideMark/>
          </w:tcPr>
          <w:p w14:paraId="64DB6A74" w14:textId="77777777" w:rsidR="00ED4C13" w:rsidRPr="00F169E4" w:rsidRDefault="00ED4C13" w:rsidP="00515DE5"/>
        </w:tc>
        <w:tc>
          <w:tcPr>
            <w:tcW w:w="0" w:type="auto"/>
            <w:shd w:val="clear" w:color="auto" w:fill="auto"/>
            <w:noWrap/>
            <w:vAlign w:val="bottom"/>
            <w:hideMark/>
          </w:tcPr>
          <w:p w14:paraId="508FCD57" w14:textId="77777777" w:rsidR="00ED4C13" w:rsidRPr="00F169E4" w:rsidRDefault="00ED4C13" w:rsidP="00515DE5">
            <w:r w:rsidRPr="00F169E4">
              <w:t>9 IN PARSHALL</w:t>
            </w:r>
          </w:p>
        </w:tc>
      </w:tr>
      <w:tr w:rsidR="00ED4C13" w:rsidRPr="00F169E4" w14:paraId="1D26DDB2" w14:textId="77777777" w:rsidTr="00515DE5">
        <w:trPr>
          <w:trHeight w:val="300"/>
        </w:trPr>
        <w:tc>
          <w:tcPr>
            <w:tcW w:w="864" w:type="dxa"/>
            <w:shd w:val="clear" w:color="auto" w:fill="auto"/>
            <w:noWrap/>
            <w:vAlign w:val="bottom"/>
            <w:hideMark/>
          </w:tcPr>
          <w:p w14:paraId="299AD189" w14:textId="77777777" w:rsidR="00ED4C13" w:rsidRPr="00F169E4" w:rsidRDefault="00ED4C13" w:rsidP="00515DE5">
            <w:r w:rsidRPr="00F169E4">
              <w:t>2400554</w:t>
            </w:r>
          </w:p>
        </w:tc>
        <w:tc>
          <w:tcPr>
            <w:tcW w:w="2160" w:type="dxa"/>
            <w:shd w:val="clear" w:color="auto" w:fill="auto"/>
            <w:noWrap/>
            <w:vAlign w:val="bottom"/>
            <w:hideMark/>
          </w:tcPr>
          <w:p w14:paraId="33654312" w14:textId="77777777" w:rsidR="00ED4C13" w:rsidRPr="00F169E4" w:rsidRDefault="00ED4C13" w:rsidP="00515DE5">
            <w:r w:rsidRPr="00F169E4">
              <w:t>JACQUEZ D</w:t>
            </w:r>
          </w:p>
        </w:tc>
        <w:tc>
          <w:tcPr>
            <w:tcW w:w="1584" w:type="dxa"/>
            <w:shd w:val="clear" w:color="auto" w:fill="auto"/>
            <w:noWrap/>
            <w:vAlign w:val="bottom"/>
            <w:hideMark/>
          </w:tcPr>
          <w:p w14:paraId="4ECADC42" w14:textId="77777777" w:rsidR="00ED4C13" w:rsidRPr="00F169E4" w:rsidRDefault="00ED4C13" w:rsidP="00515DE5">
            <w:r w:rsidRPr="00F169E4">
              <w:t>6/4/2014 9:40</w:t>
            </w:r>
          </w:p>
        </w:tc>
        <w:tc>
          <w:tcPr>
            <w:tcW w:w="720" w:type="dxa"/>
            <w:shd w:val="clear" w:color="auto" w:fill="auto"/>
            <w:noWrap/>
            <w:vAlign w:val="bottom"/>
            <w:hideMark/>
          </w:tcPr>
          <w:p w14:paraId="5770BE32" w14:textId="77777777" w:rsidR="00ED4C13" w:rsidRPr="00F169E4" w:rsidRDefault="00ED4C13" w:rsidP="00515DE5"/>
        </w:tc>
        <w:tc>
          <w:tcPr>
            <w:tcW w:w="933" w:type="dxa"/>
            <w:shd w:val="clear" w:color="auto" w:fill="auto"/>
            <w:noWrap/>
            <w:vAlign w:val="bottom"/>
            <w:hideMark/>
          </w:tcPr>
          <w:p w14:paraId="1B3D656C" w14:textId="77777777" w:rsidR="00ED4C13" w:rsidRPr="00F169E4" w:rsidRDefault="00ED4C13" w:rsidP="00515DE5">
            <w:r w:rsidRPr="00F169E4">
              <w:t>0.9</w:t>
            </w:r>
          </w:p>
        </w:tc>
        <w:tc>
          <w:tcPr>
            <w:tcW w:w="1152" w:type="dxa"/>
            <w:shd w:val="clear" w:color="auto" w:fill="auto"/>
            <w:noWrap/>
            <w:vAlign w:val="bottom"/>
            <w:hideMark/>
          </w:tcPr>
          <w:p w14:paraId="1D68B13C" w14:textId="77777777" w:rsidR="00ED4C13" w:rsidRPr="00F169E4" w:rsidRDefault="00ED4C13" w:rsidP="00515DE5"/>
        </w:tc>
        <w:tc>
          <w:tcPr>
            <w:tcW w:w="0" w:type="auto"/>
            <w:shd w:val="clear" w:color="auto" w:fill="auto"/>
            <w:noWrap/>
            <w:vAlign w:val="bottom"/>
            <w:hideMark/>
          </w:tcPr>
          <w:p w14:paraId="54640BD5" w14:textId="77777777" w:rsidR="00ED4C13" w:rsidRPr="00F169E4" w:rsidRDefault="00ED4C13" w:rsidP="00515DE5">
            <w:r w:rsidRPr="00F169E4">
              <w:t>9 IN PARSHALL</w:t>
            </w:r>
          </w:p>
        </w:tc>
      </w:tr>
      <w:tr w:rsidR="00ED4C13" w:rsidRPr="00F169E4" w14:paraId="1C40A18E" w14:textId="77777777" w:rsidTr="00515DE5">
        <w:trPr>
          <w:trHeight w:val="300"/>
        </w:trPr>
        <w:tc>
          <w:tcPr>
            <w:tcW w:w="864" w:type="dxa"/>
            <w:shd w:val="clear" w:color="auto" w:fill="auto"/>
            <w:noWrap/>
            <w:vAlign w:val="bottom"/>
            <w:hideMark/>
          </w:tcPr>
          <w:p w14:paraId="7713BE0B" w14:textId="77777777" w:rsidR="00ED4C13" w:rsidRPr="00F169E4" w:rsidRDefault="00ED4C13" w:rsidP="00515DE5">
            <w:r w:rsidRPr="00F169E4">
              <w:t>2400554</w:t>
            </w:r>
          </w:p>
        </w:tc>
        <w:tc>
          <w:tcPr>
            <w:tcW w:w="2160" w:type="dxa"/>
            <w:shd w:val="clear" w:color="auto" w:fill="auto"/>
            <w:noWrap/>
            <w:vAlign w:val="bottom"/>
            <w:hideMark/>
          </w:tcPr>
          <w:p w14:paraId="4B6E97AB" w14:textId="77777777" w:rsidR="00ED4C13" w:rsidRPr="00F169E4" w:rsidRDefault="00ED4C13" w:rsidP="00515DE5">
            <w:r w:rsidRPr="00F169E4">
              <w:t>JACQUEZ D</w:t>
            </w:r>
          </w:p>
        </w:tc>
        <w:tc>
          <w:tcPr>
            <w:tcW w:w="1584" w:type="dxa"/>
            <w:shd w:val="clear" w:color="auto" w:fill="auto"/>
            <w:noWrap/>
            <w:vAlign w:val="bottom"/>
            <w:hideMark/>
          </w:tcPr>
          <w:p w14:paraId="6CBD55B5" w14:textId="77777777" w:rsidR="00ED4C13" w:rsidRPr="00F169E4" w:rsidRDefault="00ED4C13" w:rsidP="00515DE5">
            <w:r w:rsidRPr="00F169E4">
              <w:t>6/4/2014 10:11</w:t>
            </w:r>
          </w:p>
        </w:tc>
        <w:tc>
          <w:tcPr>
            <w:tcW w:w="720" w:type="dxa"/>
            <w:shd w:val="clear" w:color="auto" w:fill="auto"/>
            <w:noWrap/>
            <w:vAlign w:val="bottom"/>
            <w:hideMark/>
          </w:tcPr>
          <w:p w14:paraId="368DF1BF" w14:textId="77777777" w:rsidR="00ED4C13" w:rsidRPr="00F169E4" w:rsidRDefault="00ED4C13" w:rsidP="00515DE5"/>
        </w:tc>
        <w:tc>
          <w:tcPr>
            <w:tcW w:w="933" w:type="dxa"/>
            <w:shd w:val="clear" w:color="auto" w:fill="auto"/>
            <w:noWrap/>
            <w:vAlign w:val="bottom"/>
            <w:hideMark/>
          </w:tcPr>
          <w:p w14:paraId="7E8002ED" w14:textId="77777777" w:rsidR="00ED4C13" w:rsidRPr="00F169E4" w:rsidRDefault="00ED4C13" w:rsidP="00515DE5">
            <w:r w:rsidRPr="00F169E4">
              <w:t>1.98</w:t>
            </w:r>
          </w:p>
        </w:tc>
        <w:tc>
          <w:tcPr>
            <w:tcW w:w="1152" w:type="dxa"/>
            <w:shd w:val="clear" w:color="auto" w:fill="auto"/>
            <w:noWrap/>
            <w:vAlign w:val="bottom"/>
            <w:hideMark/>
          </w:tcPr>
          <w:p w14:paraId="0FFD3670" w14:textId="77777777" w:rsidR="00ED4C13" w:rsidRPr="00F169E4" w:rsidRDefault="00ED4C13" w:rsidP="00515DE5"/>
        </w:tc>
        <w:tc>
          <w:tcPr>
            <w:tcW w:w="0" w:type="auto"/>
            <w:shd w:val="clear" w:color="auto" w:fill="auto"/>
            <w:noWrap/>
            <w:vAlign w:val="bottom"/>
            <w:hideMark/>
          </w:tcPr>
          <w:p w14:paraId="001E0F61" w14:textId="77777777" w:rsidR="00ED4C13" w:rsidRPr="00F169E4" w:rsidRDefault="00ED4C13" w:rsidP="00515DE5">
            <w:r w:rsidRPr="00F169E4">
              <w:t>9 IN PARSHALL</w:t>
            </w:r>
          </w:p>
        </w:tc>
      </w:tr>
      <w:tr w:rsidR="00ED4C13" w:rsidRPr="00F169E4" w14:paraId="5D0A7C8C" w14:textId="77777777" w:rsidTr="00515DE5">
        <w:trPr>
          <w:trHeight w:val="300"/>
        </w:trPr>
        <w:tc>
          <w:tcPr>
            <w:tcW w:w="864" w:type="dxa"/>
            <w:shd w:val="clear" w:color="auto" w:fill="auto"/>
            <w:noWrap/>
            <w:vAlign w:val="bottom"/>
            <w:hideMark/>
          </w:tcPr>
          <w:p w14:paraId="76828998" w14:textId="77777777" w:rsidR="00ED4C13" w:rsidRPr="00F169E4" w:rsidRDefault="00ED4C13" w:rsidP="00515DE5">
            <w:r w:rsidRPr="00F169E4">
              <w:t>2400554</w:t>
            </w:r>
          </w:p>
        </w:tc>
        <w:tc>
          <w:tcPr>
            <w:tcW w:w="2160" w:type="dxa"/>
            <w:shd w:val="clear" w:color="auto" w:fill="auto"/>
            <w:noWrap/>
            <w:vAlign w:val="bottom"/>
            <w:hideMark/>
          </w:tcPr>
          <w:p w14:paraId="08E57F9D" w14:textId="77777777" w:rsidR="00ED4C13" w:rsidRPr="00F169E4" w:rsidRDefault="00ED4C13" w:rsidP="00515DE5">
            <w:r w:rsidRPr="00F169E4">
              <w:t>JACQUEZ D</w:t>
            </w:r>
          </w:p>
        </w:tc>
        <w:tc>
          <w:tcPr>
            <w:tcW w:w="1584" w:type="dxa"/>
            <w:shd w:val="clear" w:color="auto" w:fill="auto"/>
            <w:noWrap/>
            <w:vAlign w:val="bottom"/>
            <w:hideMark/>
          </w:tcPr>
          <w:p w14:paraId="675D5305" w14:textId="77777777" w:rsidR="00ED4C13" w:rsidRPr="00F169E4" w:rsidRDefault="00ED4C13" w:rsidP="00515DE5">
            <w:r w:rsidRPr="00F169E4">
              <w:t>6/24/2019 12:01</w:t>
            </w:r>
          </w:p>
        </w:tc>
        <w:tc>
          <w:tcPr>
            <w:tcW w:w="720" w:type="dxa"/>
            <w:shd w:val="clear" w:color="auto" w:fill="auto"/>
            <w:noWrap/>
            <w:vAlign w:val="bottom"/>
            <w:hideMark/>
          </w:tcPr>
          <w:p w14:paraId="0246CE5F" w14:textId="77777777" w:rsidR="00ED4C13" w:rsidRPr="00F169E4" w:rsidRDefault="00ED4C13" w:rsidP="00515DE5"/>
        </w:tc>
        <w:tc>
          <w:tcPr>
            <w:tcW w:w="933" w:type="dxa"/>
            <w:shd w:val="clear" w:color="auto" w:fill="auto"/>
            <w:noWrap/>
            <w:vAlign w:val="bottom"/>
            <w:hideMark/>
          </w:tcPr>
          <w:p w14:paraId="7167C709" w14:textId="77777777" w:rsidR="00ED4C13" w:rsidRPr="00F169E4" w:rsidRDefault="00ED4C13" w:rsidP="00515DE5">
            <w:r w:rsidRPr="00F169E4">
              <w:t>1.84</w:t>
            </w:r>
          </w:p>
        </w:tc>
        <w:tc>
          <w:tcPr>
            <w:tcW w:w="1152" w:type="dxa"/>
            <w:shd w:val="clear" w:color="auto" w:fill="auto"/>
            <w:noWrap/>
            <w:vAlign w:val="bottom"/>
            <w:hideMark/>
          </w:tcPr>
          <w:p w14:paraId="354B8AC6" w14:textId="77777777" w:rsidR="00ED4C13" w:rsidRPr="00F169E4" w:rsidRDefault="00ED4C13" w:rsidP="00515DE5"/>
        </w:tc>
        <w:tc>
          <w:tcPr>
            <w:tcW w:w="0" w:type="auto"/>
            <w:shd w:val="clear" w:color="auto" w:fill="auto"/>
            <w:noWrap/>
            <w:vAlign w:val="bottom"/>
            <w:hideMark/>
          </w:tcPr>
          <w:p w14:paraId="2E17AB11" w14:textId="77777777" w:rsidR="00ED4C13" w:rsidRPr="00F169E4" w:rsidRDefault="00ED4C13" w:rsidP="00515DE5">
            <w:r w:rsidRPr="00F169E4">
              <w:t>9 IN PARSHALL</w:t>
            </w:r>
          </w:p>
        </w:tc>
      </w:tr>
      <w:tr w:rsidR="00ED4C13" w:rsidRPr="00F169E4" w14:paraId="4B465CC9" w14:textId="77777777" w:rsidTr="00515DE5">
        <w:trPr>
          <w:trHeight w:val="300"/>
        </w:trPr>
        <w:tc>
          <w:tcPr>
            <w:tcW w:w="864" w:type="dxa"/>
            <w:shd w:val="clear" w:color="auto" w:fill="auto"/>
            <w:noWrap/>
            <w:vAlign w:val="bottom"/>
            <w:hideMark/>
          </w:tcPr>
          <w:p w14:paraId="7658EABC" w14:textId="77777777" w:rsidR="00ED4C13" w:rsidRPr="00F169E4" w:rsidRDefault="00ED4C13" w:rsidP="00515DE5">
            <w:r w:rsidRPr="00F169E4">
              <w:t>2400555</w:t>
            </w:r>
          </w:p>
        </w:tc>
        <w:tc>
          <w:tcPr>
            <w:tcW w:w="2160" w:type="dxa"/>
            <w:shd w:val="clear" w:color="auto" w:fill="auto"/>
            <w:noWrap/>
            <w:vAlign w:val="bottom"/>
            <w:hideMark/>
          </w:tcPr>
          <w:p w14:paraId="4C32335E" w14:textId="77777777" w:rsidR="00ED4C13" w:rsidRPr="00F169E4" w:rsidRDefault="00ED4C13" w:rsidP="00515DE5">
            <w:r w:rsidRPr="00F169E4">
              <w:t>JAROSO D</w:t>
            </w:r>
          </w:p>
        </w:tc>
        <w:tc>
          <w:tcPr>
            <w:tcW w:w="1584" w:type="dxa"/>
            <w:shd w:val="clear" w:color="auto" w:fill="auto"/>
            <w:noWrap/>
            <w:vAlign w:val="bottom"/>
            <w:hideMark/>
          </w:tcPr>
          <w:p w14:paraId="3CE98DC4" w14:textId="77777777" w:rsidR="00ED4C13" w:rsidRPr="00F169E4" w:rsidRDefault="00ED4C13" w:rsidP="00515DE5">
            <w:r w:rsidRPr="00F169E4">
              <w:t>5/17/2012 11:06</w:t>
            </w:r>
          </w:p>
        </w:tc>
        <w:tc>
          <w:tcPr>
            <w:tcW w:w="720" w:type="dxa"/>
            <w:shd w:val="clear" w:color="auto" w:fill="auto"/>
            <w:noWrap/>
            <w:vAlign w:val="bottom"/>
            <w:hideMark/>
          </w:tcPr>
          <w:p w14:paraId="66F07244" w14:textId="77777777" w:rsidR="00ED4C13" w:rsidRPr="00F169E4" w:rsidRDefault="00ED4C13" w:rsidP="00515DE5">
            <w:r w:rsidRPr="00F169E4">
              <w:t>0.13</w:t>
            </w:r>
          </w:p>
        </w:tc>
        <w:tc>
          <w:tcPr>
            <w:tcW w:w="933" w:type="dxa"/>
            <w:shd w:val="clear" w:color="auto" w:fill="auto"/>
            <w:noWrap/>
            <w:vAlign w:val="bottom"/>
            <w:hideMark/>
          </w:tcPr>
          <w:p w14:paraId="315C8148" w14:textId="77777777" w:rsidR="00ED4C13" w:rsidRPr="00F169E4" w:rsidRDefault="00ED4C13" w:rsidP="00515DE5">
            <w:r w:rsidRPr="00F169E4">
              <w:t>0.57</w:t>
            </w:r>
          </w:p>
        </w:tc>
        <w:tc>
          <w:tcPr>
            <w:tcW w:w="1152" w:type="dxa"/>
            <w:shd w:val="clear" w:color="auto" w:fill="auto"/>
            <w:noWrap/>
            <w:vAlign w:val="bottom"/>
            <w:hideMark/>
          </w:tcPr>
          <w:p w14:paraId="44D8742F" w14:textId="77777777" w:rsidR="00ED4C13" w:rsidRPr="00F169E4" w:rsidRDefault="00ED4C13" w:rsidP="00515DE5">
            <w:r w:rsidRPr="00F169E4">
              <w:t>0.2 (1.24%)</w:t>
            </w:r>
          </w:p>
        </w:tc>
        <w:tc>
          <w:tcPr>
            <w:tcW w:w="0" w:type="auto"/>
            <w:shd w:val="clear" w:color="auto" w:fill="auto"/>
            <w:noWrap/>
            <w:vAlign w:val="bottom"/>
            <w:hideMark/>
          </w:tcPr>
          <w:p w14:paraId="3EEDFE6C" w14:textId="77777777" w:rsidR="00ED4C13" w:rsidRPr="00F169E4" w:rsidRDefault="00ED4C13" w:rsidP="00515DE5">
            <w:r w:rsidRPr="00F169E4">
              <w:t>1 FT PARSHALL</w:t>
            </w:r>
          </w:p>
        </w:tc>
      </w:tr>
      <w:tr w:rsidR="00ED4C13" w:rsidRPr="00F169E4" w14:paraId="4CFDE361" w14:textId="77777777" w:rsidTr="00515DE5">
        <w:trPr>
          <w:trHeight w:val="300"/>
        </w:trPr>
        <w:tc>
          <w:tcPr>
            <w:tcW w:w="864" w:type="dxa"/>
            <w:shd w:val="clear" w:color="auto" w:fill="auto"/>
            <w:noWrap/>
            <w:vAlign w:val="bottom"/>
            <w:hideMark/>
          </w:tcPr>
          <w:p w14:paraId="656265E8" w14:textId="77777777" w:rsidR="00ED4C13" w:rsidRPr="00F169E4" w:rsidRDefault="00ED4C13" w:rsidP="00515DE5">
            <w:r w:rsidRPr="00F169E4">
              <w:t>2400574</w:t>
            </w:r>
          </w:p>
        </w:tc>
        <w:tc>
          <w:tcPr>
            <w:tcW w:w="2160" w:type="dxa"/>
            <w:shd w:val="clear" w:color="auto" w:fill="auto"/>
            <w:noWrap/>
            <w:vAlign w:val="bottom"/>
            <w:hideMark/>
          </w:tcPr>
          <w:p w14:paraId="0AEC5BC9" w14:textId="77777777" w:rsidR="00ED4C13" w:rsidRPr="00F169E4" w:rsidRDefault="00ED4C13" w:rsidP="00515DE5">
            <w:r w:rsidRPr="00F169E4">
              <w:t>QUATES D 2</w:t>
            </w:r>
          </w:p>
        </w:tc>
        <w:tc>
          <w:tcPr>
            <w:tcW w:w="1584" w:type="dxa"/>
            <w:shd w:val="clear" w:color="auto" w:fill="auto"/>
            <w:noWrap/>
            <w:vAlign w:val="bottom"/>
            <w:hideMark/>
          </w:tcPr>
          <w:p w14:paraId="2889F414" w14:textId="77777777" w:rsidR="00ED4C13" w:rsidRPr="00F169E4" w:rsidRDefault="00ED4C13" w:rsidP="00515DE5">
            <w:r w:rsidRPr="00F169E4">
              <w:t>5/17/2012 12:06</w:t>
            </w:r>
          </w:p>
        </w:tc>
        <w:tc>
          <w:tcPr>
            <w:tcW w:w="720" w:type="dxa"/>
            <w:shd w:val="clear" w:color="auto" w:fill="auto"/>
            <w:noWrap/>
            <w:vAlign w:val="bottom"/>
            <w:hideMark/>
          </w:tcPr>
          <w:p w14:paraId="4F6576BC" w14:textId="77777777" w:rsidR="00ED4C13" w:rsidRPr="00F169E4" w:rsidRDefault="00ED4C13" w:rsidP="00515DE5">
            <w:r w:rsidRPr="00F169E4">
              <w:t>0.35</w:t>
            </w:r>
          </w:p>
        </w:tc>
        <w:tc>
          <w:tcPr>
            <w:tcW w:w="933" w:type="dxa"/>
            <w:shd w:val="clear" w:color="auto" w:fill="auto"/>
            <w:noWrap/>
            <w:vAlign w:val="bottom"/>
            <w:hideMark/>
          </w:tcPr>
          <w:p w14:paraId="0288F17A" w14:textId="77777777" w:rsidR="00ED4C13" w:rsidRPr="00F169E4" w:rsidRDefault="00ED4C13" w:rsidP="00515DE5">
            <w:r w:rsidRPr="00F169E4">
              <w:t>1.41</w:t>
            </w:r>
          </w:p>
        </w:tc>
        <w:tc>
          <w:tcPr>
            <w:tcW w:w="1152" w:type="dxa"/>
            <w:shd w:val="clear" w:color="auto" w:fill="auto"/>
            <w:noWrap/>
            <w:vAlign w:val="bottom"/>
            <w:hideMark/>
          </w:tcPr>
          <w:p w14:paraId="5AA48D5E" w14:textId="77777777" w:rsidR="00ED4C13" w:rsidRPr="00F169E4" w:rsidRDefault="00ED4C13" w:rsidP="00515DE5">
            <w:r w:rsidRPr="00F169E4">
              <w:t>-0.1 (2.92%)</w:t>
            </w:r>
          </w:p>
        </w:tc>
        <w:tc>
          <w:tcPr>
            <w:tcW w:w="0" w:type="auto"/>
            <w:shd w:val="clear" w:color="auto" w:fill="auto"/>
            <w:noWrap/>
            <w:vAlign w:val="bottom"/>
            <w:hideMark/>
          </w:tcPr>
          <w:p w14:paraId="75D023E4" w14:textId="77777777" w:rsidR="00ED4C13" w:rsidRPr="00F169E4" w:rsidRDefault="00ED4C13" w:rsidP="00515DE5">
            <w:r w:rsidRPr="00F169E4">
              <w:t>1 FT PARSHALL</w:t>
            </w:r>
          </w:p>
        </w:tc>
      </w:tr>
      <w:tr w:rsidR="00ED4C13" w:rsidRPr="00F169E4" w14:paraId="1ECC80BE" w14:textId="77777777" w:rsidTr="00515DE5">
        <w:trPr>
          <w:trHeight w:val="300"/>
        </w:trPr>
        <w:tc>
          <w:tcPr>
            <w:tcW w:w="864" w:type="dxa"/>
            <w:shd w:val="clear" w:color="auto" w:fill="auto"/>
            <w:noWrap/>
            <w:vAlign w:val="bottom"/>
            <w:hideMark/>
          </w:tcPr>
          <w:p w14:paraId="4308DC53" w14:textId="77777777" w:rsidR="00ED4C13" w:rsidRPr="00F169E4" w:rsidRDefault="00ED4C13" w:rsidP="00515DE5">
            <w:r w:rsidRPr="00F169E4">
              <w:t>2400574</w:t>
            </w:r>
          </w:p>
        </w:tc>
        <w:tc>
          <w:tcPr>
            <w:tcW w:w="2160" w:type="dxa"/>
            <w:shd w:val="clear" w:color="auto" w:fill="auto"/>
            <w:noWrap/>
            <w:vAlign w:val="bottom"/>
            <w:hideMark/>
          </w:tcPr>
          <w:p w14:paraId="45F93F0F" w14:textId="77777777" w:rsidR="00ED4C13" w:rsidRPr="00F169E4" w:rsidRDefault="00ED4C13" w:rsidP="00515DE5">
            <w:r w:rsidRPr="00F169E4">
              <w:t>QUATES D 2</w:t>
            </w:r>
          </w:p>
        </w:tc>
        <w:tc>
          <w:tcPr>
            <w:tcW w:w="1584" w:type="dxa"/>
            <w:shd w:val="clear" w:color="auto" w:fill="auto"/>
            <w:noWrap/>
            <w:vAlign w:val="bottom"/>
            <w:hideMark/>
          </w:tcPr>
          <w:p w14:paraId="05F4F34D" w14:textId="77777777" w:rsidR="00ED4C13" w:rsidRPr="00F169E4" w:rsidRDefault="00ED4C13" w:rsidP="00515DE5">
            <w:r w:rsidRPr="00F169E4">
              <w:t>6/4/2014 13:54</w:t>
            </w:r>
          </w:p>
        </w:tc>
        <w:tc>
          <w:tcPr>
            <w:tcW w:w="720" w:type="dxa"/>
            <w:shd w:val="clear" w:color="auto" w:fill="auto"/>
            <w:noWrap/>
            <w:vAlign w:val="bottom"/>
            <w:hideMark/>
          </w:tcPr>
          <w:p w14:paraId="21268413" w14:textId="77777777" w:rsidR="00ED4C13" w:rsidRPr="00F169E4" w:rsidRDefault="00ED4C13" w:rsidP="00515DE5"/>
        </w:tc>
        <w:tc>
          <w:tcPr>
            <w:tcW w:w="933" w:type="dxa"/>
            <w:shd w:val="clear" w:color="auto" w:fill="auto"/>
            <w:noWrap/>
            <w:vAlign w:val="bottom"/>
            <w:hideMark/>
          </w:tcPr>
          <w:p w14:paraId="5DA5A218" w14:textId="77777777" w:rsidR="00ED4C13" w:rsidRPr="00F169E4" w:rsidRDefault="00ED4C13" w:rsidP="00515DE5">
            <w:r w:rsidRPr="00F169E4">
              <w:t>8.85</w:t>
            </w:r>
          </w:p>
        </w:tc>
        <w:tc>
          <w:tcPr>
            <w:tcW w:w="1152" w:type="dxa"/>
            <w:shd w:val="clear" w:color="auto" w:fill="auto"/>
            <w:noWrap/>
            <w:vAlign w:val="bottom"/>
            <w:hideMark/>
          </w:tcPr>
          <w:p w14:paraId="364860B7" w14:textId="77777777" w:rsidR="00ED4C13" w:rsidRPr="00F169E4" w:rsidRDefault="00ED4C13" w:rsidP="00515DE5"/>
        </w:tc>
        <w:tc>
          <w:tcPr>
            <w:tcW w:w="0" w:type="auto"/>
            <w:shd w:val="clear" w:color="auto" w:fill="auto"/>
            <w:noWrap/>
            <w:vAlign w:val="bottom"/>
            <w:hideMark/>
          </w:tcPr>
          <w:p w14:paraId="11B318D6" w14:textId="77777777" w:rsidR="00ED4C13" w:rsidRPr="00F169E4" w:rsidRDefault="00ED4C13" w:rsidP="00515DE5">
            <w:r w:rsidRPr="00F169E4">
              <w:t>1 FT PARSHALL</w:t>
            </w:r>
          </w:p>
        </w:tc>
      </w:tr>
      <w:tr w:rsidR="00ED4C13" w:rsidRPr="00F169E4" w14:paraId="1FD2F525" w14:textId="77777777" w:rsidTr="00515DE5">
        <w:trPr>
          <w:trHeight w:val="300"/>
        </w:trPr>
        <w:tc>
          <w:tcPr>
            <w:tcW w:w="864" w:type="dxa"/>
            <w:shd w:val="clear" w:color="auto" w:fill="auto"/>
            <w:noWrap/>
            <w:vAlign w:val="bottom"/>
            <w:hideMark/>
          </w:tcPr>
          <w:p w14:paraId="2673B8F0" w14:textId="77777777" w:rsidR="00ED4C13" w:rsidRPr="00F169E4" w:rsidRDefault="00ED4C13" w:rsidP="00515DE5">
            <w:r w:rsidRPr="00F169E4">
              <w:t>2400574</w:t>
            </w:r>
          </w:p>
        </w:tc>
        <w:tc>
          <w:tcPr>
            <w:tcW w:w="2160" w:type="dxa"/>
            <w:shd w:val="clear" w:color="auto" w:fill="auto"/>
            <w:noWrap/>
            <w:vAlign w:val="bottom"/>
            <w:hideMark/>
          </w:tcPr>
          <w:p w14:paraId="408AA6B4" w14:textId="77777777" w:rsidR="00ED4C13" w:rsidRPr="00F169E4" w:rsidRDefault="00ED4C13" w:rsidP="00515DE5">
            <w:r w:rsidRPr="00F169E4">
              <w:t>QUATES D 2</w:t>
            </w:r>
          </w:p>
        </w:tc>
        <w:tc>
          <w:tcPr>
            <w:tcW w:w="1584" w:type="dxa"/>
            <w:shd w:val="clear" w:color="auto" w:fill="auto"/>
            <w:noWrap/>
            <w:vAlign w:val="bottom"/>
            <w:hideMark/>
          </w:tcPr>
          <w:p w14:paraId="222A273A" w14:textId="77777777" w:rsidR="00ED4C13" w:rsidRPr="00F169E4" w:rsidRDefault="00ED4C13" w:rsidP="00515DE5">
            <w:r w:rsidRPr="00F169E4">
              <w:t>6/11/2014 9:58</w:t>
            </w:r>
          </w:p>
        </w:tc>
        <w:tc>
          <w:tcPr>
            <w:tcW w:w="720" w:type="dxa"/>
            <w:shd w:val="clear" w:color="auto" w:fill="auto"/>
            <w:noWrap/>
            <w:vAlign w:val="bottom"/>
            <w:hideMark/>
          </w:tcPr>
          <w:p w14:paraId="462F9BC2" w14:textId="77777777" w:rsidR="00ED4C13" w:rsidRPr="00F169E4" w:rsidRDefault="00ED4C13" w:rsidP="00515DE5">
            <w:r w:rsidRPr="00F169E4">
              <w:t>0.85</w:t>
            </w:r>
          </w:p>
        </w:tc>
        <w:tc>
          <w:tcPr>
            <w:tcW w:w="933" w:type="dxa"/>
            <w:shd w:val="clear" w:color="auto" w:fill="auto"/>
            <w:noWrap/>
            <w:vAlign w:val="bottom"/>
            <w:hideMark/>
          </w:tcPr>
          <w:p w14:paraId="2B774A74" w14:textId="77777777" w:rsidR="00ED4C13" w:rsidRPr="00F169E4" w:rsidRDefault="00ED4C13" w:rsidP="00515DE5">
            <w:r w:rsidRPr="00F169E4">
              <w:t>3.48</w:t>
            </w:r>
          </w:p>
        </w:tc>
        <w:tc>
          <w:tcPr>
            <w:tcW w:w="1152" w:type="dxa"/>
            <w:shd w:val="clear" w:color="auto" w:fill="auto"/>
            <w:noWrap/>
            <w:vAlign w:val="bottom"/>
            <w:hideMark/>
          </w:tcPr>
          <w:p w14:paraId="1A7009FA" w14:textId="77777777" w:rsidR="00ED4C13" w:rsidRPr="00F169E4" w:rsidRDefault="00ED4C13" w:rsidP="00515DE5">
            <w:r w:rsidRPr="00F169E4">
              <w:t>0.06 (2.05%)</w:t>
            </w:r>
          </w:p>
        </w:tc>
        <w:tc>
          <w:tcPr>
            <w:tcW w:w="0" w:type="auto"/>
            <w:shd w:val="clear" w:color="auto" w:fill="auto"/>
            <w:noWrap/>
            <w:vAlign w:val="bottom"/>
            <w:hideMark/>
          </w:tcPr>
          <w:p w14:paraId="573B7A62" w14:textId="77777777" w:rsidR="00ED4C13" w:rsidRPr="00F169E4" w:rsidRDefault="00ED4C13" w:rsidP="00515DE5">
            <w:r w:rsidRPr="00F169E4">
              <w:t>1 FT PARSHALL</w:t>
            </w:r>
          </w:p>
        </w:tc>
      </w:tr>
      <w:tr w:rsidR="00ED4C13" w:rsidRPr="00F169E4" w14:paraId="788F0325" w14:textId="77777777" w:rsidTr="00515DE5">
        <w:trPr>
          <w:trHeight w:val="300"/>
        </w:trPr>
        <w:tc>
          <w:tcPr>
            <w:tcW w:w="864" w:type="dxa"/>
            <w:shd w:val="clear" w:color="auto" w:fill="auto"/>
            <w:noWrap/>
            <w:vAlign w:val="bottom"/>
            <w:hideMark/>
          </w:tcPr>
          <w:p w14:paraId="7B13435C" w14:textId="77777777" w:rsidR="00ED4C13" w:rsidRPr="00F169E4" w:rsidRDefault="00ED4C13" w:rsidP="00515DE5">
            <w:r w:rsidRPr="00F169E4">
              <w:lastRenderedPageBreak/>
              <w:t>2400579</w:t>
            </w:r>
          </w:p>
        </w:tc>
        <w:tc>
          <w:tcPr>
            <w:tcW w:w="2160" w:type="dxa"/>
            <w:shd w:val="clear" w:color="auto" w:fill="auto"/>
            <w:noWrap/>
            <w:vAlign w:val="bottom"/>
            <w:hideMark/>
          </w:tcPr>
          <w:p w14:paraId="2D0C2618" w14:textId="77777777" w:rsidR="00ED4C13" w:rsidRPr="00F169E4" w:rsidRDefault="00ED4C13" w:rsidP="00515DE5">
            <w:r w:rsidRPr="00F169E4">
              <w:t>SALAZAR D</w:t>
            </w:r>
          </w:p>
        </w:tc>
        <w:tc>
          <w:tcPr>
            <w:tcW w:w="1584" w:type="dxa"/>
            <w:shd w:val="clear" w:color="auto" w:fill="auto"/>
            <w:noWrap/>
            <w:vAlign w:val="bottom"/>
            <w:hideMark/>
          </w:tcPr>
          <w:p w14:paraId="461E425B" w14:textId="77777777" w:rsidR="00ED4C13" w:rsidRPr="00F169E4" w:rsidRDefault="00ED4C13" w:rsidP="00515DE5">
            <w:r w:rsidRPr="00F169E4">
              <w:t>5/10/2017 13:23</w:t>
            </w:r>
          </w:p>
        </w:tc>
        <w:tc>
          <w:tcPr>
            <w:tcW w:w="720" w:type="dxa"/>
            <w:shd w:val="clear" w:color="auto" w:fill="auto"/>
            <w:noWrap/>
            <w:vAlign w:val="bottom"/>
            <w:hideMark/>
          </w:tcPr>
          <w:p w14:paraId="11E47C85" w14:textId="77777777" w:rsidR="00ED4C13" w:rsidRPr="00F169E4" w:rsidRDefault="00ED4C13" w:rsidP="00515DE5">
            <w:r w:rsidRPr="00F169E4">
              <w:t>0.6</w:t>
            </w:r>
          </w:p>
        </w:tc>
        <w:tc>
          <w:tcPr>
            <w:tcW w:w="933" w:type="dxa"/>
            <w:shd w:val="clear" w:color="auto" w:fill="auto"/>
            <w:noWrap/>
            <w:vAlign w:val="bottom"/>
            <w:hideMark/>
          </w:tcPr>
          <w:p w14:paraId="0589BD88" w14:textId="77777777" w:rsidR="00ED4C13" w:rsidRPr="00F169E4" w:rsidRDefault="00ED4C13" w:rsidP="00515DE5">
            <w:r w:rsidRPr="00F169E4">
              <w:t>3.96</w:t>
            </w:r>
          </w:p>
        </w:tc>
        <w:tc>
          <w:tcPr>
            <w:tcW w:w="1152" w:type="dxa"/>
            <w:shd w:val="clear" w:color="auto" w:fill="auto"/>
            <w:noWrap/>
            <w:vAlign w:val="bottom"/>
            <w:hideMark/>
          </w:tcPr>
          <w:p w14:paraId="1038BB43" w14:textId="77777777" w:rsidR="00ED4C13" w:rsidRPr="00F169E4" w:rsidRDefault="00ED4C13" w:rsidP="00515DE5">
            <w:r w:rsidRPr="00F169E4">
              <w:t>-0.05</w:t>
            </w:r>
          </w:p>
        </w:tc>
        <w:tc>
          <w:tcPr>
            <w:tcW w:w="0" w:type="auto"/>
            <w:shd w:val="clear" w:color="auto" w:fill="auto"/>
            <w:noWrap/>
            <w:vAlign w:val="bottom"/>
            <w:hideMark/>
          </w:tcPr>
          <w:p w14:paraId="6B74BD4C" w14:textId="77777777" w:rsidR="00ED4C13" w:rsidRPr="00F169E4" w:rsidRDefault="00ED4C13" w:rsidP="00515DE5">
            <w:r w:rsidRPr="00F169E4">
              <w:t>30" PARSHALL</w:t>
            </w:r>
          </w:p>
        </w:tc>
      </w:tr>
      <w:tr w:rsidR="00ED4C13" w:rsidRPr="00F169E4" w14:paraId="64D1F185" w14:textId="77777777" w:rsidTr="00515DE5">
        <w:trPr>
          <w:trHeight w:val="300"/>
        </w:trPr>
        <w:tc>
          <w:tcPr>
            <w:tcW w:w="864" w:type="dxa"/>
            <w:shd w:val="clear" w:color="auto" w:fill="auto"/>
            <w:noWrap/>
            <w:vAlign w:val="bottom"/>
            <w:hideMark/>
          </w:tcPr>
          <w:p w14:paraId="21788A12" w14:textId="77777777" w:rsidR="00ED4C13" w:rsidRPr="00F169E4" w:rsidRDefault="00ED4C13" w:rsidP="00515DE5">
            <w:r w:rsidRPr="00F169E4">
              <w:t>2400579</w:t>
            </w:r>
          </w:p>
        </w:tc>
        <w:tc>
          <w:tcPr>
            <w:tcW w:w="2160" w:type="dxa"/>
            <w:shd w:val="clear" w:color="auto" w:fill="auto"/>
            <w:noWrap/>
            <w:vAlign w:val="bottom"/>
            <w:hideMark/>
          </w:tcPr>
          <w:p w14:paraId="2855901C" w14:textId="77777777" w:rsidR="00ED4C13" w:rsidRPr="00F169E4" w:rsidRDefault="00ED4C13" w:rsidP="00515DE5">
            <w:r w:rsidRPr="00F169E4">
              <w:t>SALAZAR D</w:t>
            </w:r>
          </w:p>
        </w:tc>
        <w:tc>
          <w:tcPr>
            <w:tcW w:w="1584" w:type="dxa"/>
            <w:shd w:val="clear" w:color="auto" w:fill="auto"/>
            <w:noWrap/>
            <w:vAlign w:val="bottom"/>
            <w:hideMark/>
          </w:tcPr>
          <w:p w14:paraId="75864528" w14:textId="77777777" w:rsidR="00ED4C13" w:rsidRPr="00F169E4" w:rsidRDefault="00ED4C13" w:rsidP="00515DE5">
            <w:r w:rsidRPr="00F169E4">
              <w:t>5/24/2017 13:00</w:t>
            </w:r>
          </w:p>
        </w:tc>
        <w:tc>
          <w:tcPr>
            <w:tcW w:w="720" w:type="dxa"/>
            <w:shd w:val="clear" w:color="auto" w:fill="auto"/>
            <w:noWrap/>
            <w:vAlign w:val="bottom"/>
            <w:hideMark/>
          </w:tcPr>
          <w:p w14:paraId="3B17F835" w14:textId="77777777" w:rsidR="00ED4C13" w:rsidRPr="00F169E4" w:rsidRDefault="00ED4C13" w:rsidP="00515DE5">
            <w:r w:rsidRPr="00F169E4">
              <w:t>0.71</w:t>
            </w:r>
          </w:p>
        </w:tc>
        <w:tc>
          <w:tcPr>
            <w:tcW w:w="933" w:type="dxa"/>
            <w:shd w:val="clear" w:color="auto" w:fill="auto"/>
            <w:noWrap/>
            <w:vAlign w:val="bottom"/>
            <w:hideMark/>
          </w:tcPr>
          <w:p w14:paraId="2199D9A7" w14:textId="77777777" w:rsidR="00ED4C13" w:rsidRPr="00F169E4" w:rsidRDefault="00ED4C13" w:rsidP="00515DE5">
            <w:r w:rsidRPr="00F169E4">
              <w:t>5.09</w:t>
            </w:r>
          </w:p>
        </w:tc>
        <w:tc>
          <w:tcPr>
            <w:tcW w:w="1152" w:type="dxa"/>
            <w:shd w:val="clear" w:color="auto" w:fill="auto"/>
            <w:noWrap/>
            <w:vAlign w:val="bottom"/>
            <w:hideMark/>
          </w:tcPr>
          <w:p w14:paraId="263FB1B0" w14:textId="77777777" w:rsidR="00ED4C13" w:rsidRPr="00F169E4" w:rsidRDefault="00ED4C13" w:rsidP="00515DE5">
            <w:r w:rsidRPr="00F169E4">
              <w:t>-0.06</w:t>
            </w:r>
          </w:p>
        </w:tc>
        <w:tc>
          <w:tcPr>
            <w:tcW w:w="0" w:type="auto"/>
            <w:shd w:val="clear" w:color="auto" w:fill="auto"/>
            <w:noWrap/>
            <w:vAlign w:val="bottom"/>
            <w:hideMark/>
          </w:tcPr>
          <w:p w14:paraId="7490747E" w14:textId="77777777" w:rsidR="00ED4C13" w:rsidRPr="00F169E4" w:rsidRDefault="00ED4C13" w:rsidP="00515DE5">
            <w:r w:rsidRPr="00F169E4">
              <w:t>30" PARSHALL</w:t>
            </w:r>
          </w:p>
        </w:tc>
      </w:tr>
      <w:tr w:rsidR="00ED4C13" w:rsidRPr="00F169E4" w14:paraId="0023C1B2" w14:textId="77777777" w:rsidTr="00515DE5">
        <w:trPr>
          <w:trHeight w:val="300"/>
        </w:trPr>
        <w:tc>
          <w:tcPr>
            <w:tcW w:w="864" w:type="dxa"/>
            <w:shd w:val="clear" w:color="auto" w:fill="auto"/>
            <w:noWrap/>
            <w:vAlign w:val="bottom"/>
            <w:hideMark/>
          </w:tcPr>
          <w:p w14:paraId="652B5CF2" w14:textId="77777777" w:rsidR="00ED4C13" w:rsidRPr="00F169E4" w:rsidRDefault="00ED4C13" w:rsidP="00515DE5">
            <w:r w:rsidRPr="00F169E4">
              <w:t>2400579</w:t>
            </w:r>
          </w:p>
        </w:tc>
        <w:tc>
          <w:tcPr>
            <w:tcW w:w="2160" w:type="dxa"/>
            <w:shd w:val="clear" w:color="auto" w:fill="auto"/>
            <w:noWrap/>
            <w:vAlign w:val="bottom"/>
            <w:hideMark/>
          </w:tcPr>
          <w:p w14:paraId="4B99A3C1" w14:textId="77777777" w:rsidR="00ED4C13" w:rsidRPr="00F169E4" w:rsidRDefault="00ED4C13" w:rsidP="00515DE5">
            <w:r w:rsidRPr="00F169E4">
              <w:t>SALAZAR D</w:t>
            </w:r>
          </w:p>
        </w:tc>
        <w:tc>
          <w:tcPr>
            <w:tcW w:w="1584" w:type="dxa"/>
            <w:shd w:val="clear" w:color="auto" w:fill="auto"/>
            <w:noWrap/>
            <w:vAlign w:val="bottom"/>
            <w:hideMark/>
          </w:tcPr>
          <w:p w14:paraId="602BF5E8" w14:textId="77777777" w:rsidR="00ED4C13" w:rsidRPr="00F169E4" w:rsidRDefault="00ED4C13" w:rsidP="00515DE5">
            <w:r w:rsidRPr="00F169E4">
              <w:t>5/24/2017 13:25</w:t>
            </w:r>
          </w:p>
        </w:tc>
        <w:tc>
          <w:tcPr>
            <w:tcW w:w="720" w:type="dxa"/>
            <w:shd w:val="clear" w:color="auto" w:fill="auto"/>
            <w:noWrap/>
            <w:vAlign w:val="bottom"/>
            <w:hideMark/>
          </w:tcPr>
          <w:p w14:paraId="1185BA79" w14:textId="77777777" w:rsidR="00ED4C13" w:rsidRPr="00F169E4" w:rsidRDefault="00ED4C13" w:rsidP="00515DE5">
            <w:r w:rsidRPr="00F169E4">
              <w:t>0.14</w:t>
            </w:r>
          </w:p>
        </w:tc>
        <w:tc>
          <w:tcPr>
            <w:tcW w:w="933" w:type="dxa"/>
            <w:shd w:val="clear" w:color="auto" w:fill="auto"/>
            <w:noWrap/>
            <w:vAlign w:val="bottom"/>
            <w:hideMark/>
          </w:tcPr>
          <w:p w14:paraId="524F6ABB" w14:textId="77777777" w:rsidR="00ED4C13" w:rsidRPr="00F169E4" w:rsidRDefault="00ED4C13" w:rsidP="00515DE5">
            <w:r w:rsidRPr="00F169E4">
              <w:t>0.36</w:t>
            </w:r>
          </w:p>
        </w:tc>
        <w:tc>
          <w:tcPr>
            <w:tcW w:w="1152" w:type="dxa"/>
            <w:shd w:val="clear" w:color="auto" w:fill="auto"/>
            <w:noWrap/>
            <w:vAlign w:val="bottom"/>
            <w:hideMark/>
          </w:tcPr>
          <w:p w14:paraId="4BBE594E" w14:textId="77777777" w:rsidR="00ED4C13" w:rsidRPr="00F169E4" w:rsidRDefault="00ED4C13" w:rsidP="00515DE5">
            <w:r w:rsidRPr="00F169E4">
              <w:t>-0.02</w:t>
            </w:r>
          </w:p>
        </w:tc>
        <w:tc>
          <w:tcPr>
            <w:tcW w:w="0" w:type="auto"/>
            <w:shd w:val="clear" w:color="auto" w:fill="auto"/>
            <w:noWrap/>
            <w:vAlign w:val="bottom"/>
            <w:hideMark/>
          </w:tcPr>
          <w:p w14:paraId="6074E937" w14:textId="77777777" w:rsidR="00ED4C13" w:rsidRPr="00F169E4" w:rsidRDefault="00ED4C13" w:rsidP="00515DE5">
            <w:r w:rsidRPr="00F169E4">
              <w:t>30" PARSHALL</w:t>
            </w:r>
          </w:p>
        </w:tc>
      </w:tr>
      <w:tr w:rsidR="00ED4C13" w:rsidRPr="00F169E4" w14:paraId="3E95938F" w14:textId="77777777" w:rsidTr="00515DE5">
        <w:trPr>
          <w:trHeight w:val="300"/>
        </w:trPr>
        <w:tc>
          <w:tcPr>
            <w:tcW w:w="864" w:type="dxa"/>
            <w:shd w:val="clear" w:color="auto" w:fill="auto"/>
            <w:noWrap/>
            <w:vAlign w:val="bottom"/>
            <w:hideMark/>
          </w:tcPr>
          <w:p w14:paraId="76CA6D8D" w14:textId="77777777" w:rsidR="00ED4C13" w:rsidRPr="00F169E4" w:rsidRDefault="00ED4C13" w:rsidP="00515DE5">
            <w:r w:rsidRPr="00F169E4">
              <w:t>2400581</w:t>
            </w:r>
          </w:p>
        </w:tc>
        <w:tc>
          <w:tcPr>
            <w:tcW w:w="2160" w:type="dxa"/>
            <w:shd w:val="clear" w:color="auto" w:fill="auto"/>
            <w:noWrap/>
            <w:vAlign w:val="bottom"/>
            <w:hideMark/>
          </w:tcPr>
          <w:p w14:paraId="4ED9BAA7" w14:textId="77777777" w:rsidR="00ED4C13" w:rsidRPr="00F169E4" w:rsidRDefault="00ED4C13" w:rsidP="00515DE5">
            <w:r w:rsidRPr="00F169E4">
              <w:t>SAN ACACIO D</w:t>
            </w:r>
          </w:p>
        </w:tc>
        <w:tc>
          <w:tcPr>
            <w:tcW w:w="1584" w:type="dxa"/>
            <w:shd w:val="clear" w:color="auto" w:fill="auto"/>
            <w:noWrap/>
            <w:vAlign w:val="bottom"/>
            <w:hideMark/>
          </w:tcPr>
          <w:p w14:paraId="11DA6745" w14:textId="77777777" w:rsidR="00ED4C13" w:rsidRPr="00F169E4" w:rsidRDefault="00ED4C13" w:rsidP="00515DE5">
            <w:r w:rsidRPr="00F169E4">
              <w:t>5/29/2013 11:37</w:t>
            </w:r>
          </w:p>
        </w:tc>
        <w:tc>
          <w:tcPr>
            <w:tcW w:w="720" w:type="dxa"/>
            <w:shd w:val="clear" w:color="auto" w:fill="auto"/>
            <w:noWrap/>
            <w:vAlign w:val="bottom"/>
            <w:hideMark/>
          </w:tcPr>
          <w:p w14:paraId="02B88A4D" w14:textId="77777777" w:rsidR="00ED4C13" w:rsidRPr="00F169E4" w:rsidRDefault="00ED4C13" w:rsidP="00515DE5">
            <w:r w:rsidRPr="00F169E4">
              <w:t>1.23</w:t>
            </w:r>
          </w:p>
        </w:tc>
        <w:tc>
          <w:tcPr>
            <w:tcW w:w="933" w:type="dxa"/>
            <w:shd w:val="clear" w:color="auto" w:fill="auto"/>
            <w:noWrap/>
            <w:vAlign w:val="bottom"/>
            <w:hideMark/>
          </w:tcPr>
          <w:p w14:paraId="7C9E6357" w14:textId="77777777" w:rsidR="00ED4C13" w:rsidRPr="00F169E4" w:rsidRDefault="00ED4C13" w:rsidP="00515DE5">
            <w:r w:rsidRPr="00F169E4">
              <w:t>23.4</w:t>
            </w:r>
          </w:p>
        </w:tc>
        <w:tc>
          <w:tcPr>
            <w:tcW w:w="1152" w:type="dxa"/>
            <w:shd w:val="clear" w:color="auto" w:fill="auto"/>
            <w:noWrap/>
            <w:vAlign w:val="bottom"/>
            <w:hideMark/>
          </w:tcPr>
          <w:p w14:paraId="635609BA" w14:textId="77777777" w:rsidR="00ED4C13" w:rsidRPr="00F169E4" w:rsidRDefault="00ED4C13" w:rsidP="00515DE5">
            <w:r w:rsidRPr="00F169E4">
              <w:t>0.04</w:t>
            </w:r>
          </w:p>
        </w:tc>
        <w:tc>
          <w:tcPr>
            <w:tcW w:w="0" w:type="auto"/>
            <w:shd w:val="clear" w:color="auto" w:fill="auto"/>
            <w:noWrap/>
            <w:vAlign w:val="bottom"/>
            <w:hideMark/>
          </w:tcPr>
          <w:p w14:paraId="76BFFE8E" w14:textId="77777777" w:rsidR="00ED4C13" w:rsidRPr="00F169E4" w:rsidRDefault="00ED4C13" w:rsidP="00515DE5">
            <w:r w:rsidRPr="00F169E4">
              <w:t>4 FT PARSHALL</w:t>
            </w:r>
          </w:p>
        </w:tc>
      </w:tr>
      <w:tr w:rsidR="00ED4C13" w:rsidRPr="00F169E4" w14:paraId="7D2CE8EF" w14:textId="77777777" w:rsidTr="00515DE5">
        <w:trPr>
          <w:trHeight w:val="300"/>
        </w:trPr>
        <w:tc>
          <w:tcPr>
            <w:tcW w:w="864" w:type="dxa"/>
            <w:shd w:val="clear" w:color="auto" w:fill="auto"/>
            <w:noWrap/>
            <w:vAlign w:val="bottom"/>
            <w:hideMark/>
          </w:tcPr>
          <w:p w14:paraId="0B4AA61A" w14:textId="77777777" w:rsidR="00ED4C13" w:rsidRPr="00F169E4" w:rsidRDefault="00ED4C13" w:rsidP="00515DE5">
            <w:r w:rsidRPr="00F169E4">
              <w:t>2400581</w:t>
            </w:r>
          </w:p>
        </w:tc>
        <w:tc>
          <w:tcPr>
            <w:tcW w:w="2160" w:type="dxa"/>
            <w:shd w:val="clear" w:color="auto" w:fill="auto"/>
            <w:noWrap/>
            <w:vAlign w:val="bottom"/>
            <w:hideMark/>
          </w:tcPr>
          <w:p w14:paraId="49D2DC0E" w14:textId="77777777" w:rsidR="00ED4C13" w:rsidRPr="00F169E4" w:rsidRDefault="00ED4C13" w:rsidP="00515DE5">
            <w:r w:rsidRPr="00F169E4">
              <w:t>SAN ACACIO D</w:t>
            </w:r>
          </w:p>
        </w:tc>
        <w:tc>
          <w:tcPr>
            <w:tcW w:w="1584" w:type="dxa"/>
            <w:shd w:val="clear" w:color="auto" w:fill="auto"/>
            <w:noWrap/>
            <w:vAlign w:val="bottom"/>
            <w:hideMark/>
          </w:tcPr>
          <w:p w14:paraId="3950F029" w14:textId="77777777" w:rsidR="00ED4C13" w:rsidRPr="00F169E4" w:rsidRDefault="00ED4C13" w:rsidP="00515DE5">
            <w:r w:rsidRPr="00F169E4">
              <w:t>5/7/2014 9:23</w:t>
            </w:r>
          </w:p>
        </w:tc>
        <w:tc>
          <w:tcPr>
            <w:tcW w:w="720" w:type="dxa"/>
            <w:shd w:val="clear" w:color="auto" w:fill="auto"/>
            <w:noWrap/>
            <w:vAlign w:val="bottom"/>
            <w:hideMark/>
          </w:tcPr>
          <w:p w14:paraId="711A1E06" w14:textId="77777777" w:rsidR="00ED4C13" w:rsidRPr="00F169E4" w:rsidRDefault="00ED4C13" w:rsidP="00515DE5">
            <w:r w:rsidRPr="00F169E4">
              <w:t>1.16</w:t>
            </w:r>
          </w:p>
        </w:tc>
        <w:tc>
          <w:tcPr>
            <w:tcW w:w="933" w:type="dxa"/>
            <w:shd w:val="clear" w:color="auto" w:fill="auto"/>
            <w:noWrap/>
            <w:vAlign w:val="bottom"/>
            <w:hideMark/>
          </w:tcPr>
          <w:p w14:paraId="11FEB0D0" w14:textId="77777777" w:rsidR="00ED4C13" w:rsidRPr="00F169E4" w:rsidRDefault="00ED4C13" w:rsidP="00515DE5">
            <w:r w:rsidRPr="00F169E4">
              <w:t>19.7</w:t>
            </w:r>
          </w:p>
        </w:tc>
        <w:tc>
          <w:tcPr>
            <w:tcW w:w="1152" w:type="dxa"/>
            <w:shd w:val="clear" w:color="auto" w:fill="auto"/>
            <w:noWrap/>
            <w:vAlign w:val="bottom"/>
            <w:hideMark/>
          </w:tcPr>
          <w:p w14:paraId="72D1CCF0" w14:textId="77777777" w:rsidR="00ED4C13" w:rsidRPr="00F169E4" w:rsidRDefault="00ED4C13" w:rsidP="00515DE5">
            <w:r w:rsidRPr="00F169E4">
              <w:t>-0.02</w:t>
            </w:r>
          </w:p>
        </w:tc>
        <w:tc>
          <w:tcPr>
            <w:tcW w:w="0" w:type="auto"/>
            <w:shd w:val="clear" w:color="auto" w:fill="auto"/>
            <w:noWrap/>
            <w:vAlign w:val="bottom"/>
            <w:hideMark/>
          </w:tcPr>
          <w:p w14:paraId="75B007EC" w14:textId="77777777" w:rsidR="00ED4C13" w:rsidRPr="00F169E4" w:rsidRDefault="00ED4C13" w:rsidP="00515DE5">
            <w:r w:rsidRPr="00F169E4">
              <w:t>4 FT PARSHALL</w:t>
            </w:r>
          </w:p>
        </w:tc>
      </w:tr>
      <w:tr w:rsidR="00ED4C13" w:rsidRPr="00F169E4" w14:paraId="5D683096" w14:textId="77777777" w:rsidTr="00515DE5">
        <w:trPr>
          <w:trHeight w:val="300"/>
        </w:trPr>
        <w:tc>
          <w:tcPr>
            <w:tcW w:w="864" w:type="dxa"/>
            <w:shd w:val="clear" w:color="auto" w:fill="auto"/>
            <w:noWrap/>
            <w:vAlign w:val="bottom"/>
            <w:hideMark/>
          </w:tcPr>
          <w:p w14:paraId="3EF110EF" w14:textId="77777777" w:rsidR="00ED4C13" w:rsidRPr="00F169E4" w:rsidRDefault="00ED4C13" w:rsidP="00515DE5">
            <w:r w:rsidRPr="00F169E4">
              <w:t>2400581</w:t>
            </w:r>
          </w:p>
        </w:tc>
        <w:tc>
          <w:tcPr>
            <w:tcW w:w="2160" w:type="dxa"/>
            <w:shd w:val="clear" w:color="auto" w:fill="auto"/>
            <w:noWrap/>
            <w:vAlign w:val="bottom"/>
            <w:hideMark/>
          </w:tcPr>
          <w:p w14:paraId="41238142" w14:textId="77777777" w:rsidR="00ED4C13" w:rsidRPr="00F169E4" w:rsidRDefault="00ED4C13" w:rsidP="00515DE5">
            <w:r w:rsidRPr="00F169E4">
              <w:t>SAN ACACIO D</w:t>
            </w:r>
          </w:p>
        </w:tc>
        <w:tc>
          <w:tcPr>
            <w:tcW w:w="1584" w:type="dxa"/>
            <w:shd w:val="clear" w:color="auto" w:fill="auto"/>
            <w:noWrap/>
            <w:vAlign w:val="bottom"/>
            <w:hideMark/>
          </w:tcPr>
          <w:p w14:paraId="0A22920D" w14:textId="77777777" w:rsidR="00ED4C13" w:rsidRPr="00F169E4" w:rsidRDefault="00ED4C13" w:rsidP="00515DE5">
            <w:r w:rsidRPr="00F169E4">
              <w:t>5/7/2014 10:15</w:t>
            </w:r>
          </w:p>
        </w:tc>
        <w:tc>
          <w:tcPr>
            <w:tcW w:w="720" w:type="dxa"/>
            <w:shd w:val="clear" w:color="auto" w:fill="auto"/>
            <w:noWrap/>
            <w:vAlign w:val="bottom"/>
            <w:hideMark/>
          </w:tcPr>
          <w:p w14:paraId="6B49C4BA" w14:textId="77777777" w:rsidR="00ED4C13" w:rsidRPr="00F169E4" w:rsidRDefault="00ED4C13" w:rsidP="00515DE5">
            <w:r w:rsidRPr="00F169E4">
              <w:t>0.45</w:t>
            </w:r>
          </w:p>
        </w:tc>
        <w:tc>
          <w:tcPr>
            <w:tcW w:w="933" w:type="dxa"/>
            <w:shd w:val="clear" w:color="auto" w:fill="auto"/>
            <w:noWrap/>
            <w:vAlign w:val="bottom"/>
            <w:hideMark/>
          </w:tcPr>
          <w:p w14:paraId="080D02C5" w14:textId="77777777" w:rsidR="00ED4C13" w:rsidRPr="00F169E4" w:rsidRDefault="00ED4C13" w:rsidP="00515DE5">
            <w:r w:rsidRPr="00F169E4">
              <w:t>1.94</w:t>
            </w:r>
          </w:p>
        </w:tc>
        <w:tc>
          <w:tcPr>
            <w:tcW w:w="1152" w:type="dxa"/>
            <w:shd w:val="clear" w:color="auto" w:fill="auto"/>
            <w:noWrap/>
            <w:vAlign w:val="bottom"/>
            <w:hideMark/>
          </w:tcPr>
          <w:p w14:paraId="762FE1F5" w14:textId="77777777" w:rsidR="00ED4C13" w:rsidRPr="00F169E4" w:rsidRDefault="00ED4C13" w:rsidP="00515DE5">
            <w:r w:rsidRPr="00F169E4">
              <w:t>-0.05</w:t>
            </w:r>
          </w:p>
        </w:tc>
        <w:tc>
          <w:tcPr>
            <w:tcW w:w="0" w:type="auto"/>
            <w:shd w:val="clear" w:color="auto" w:fill="auto"/>
            <w:noWrap/>
            <w:vAlign w:val="bottom"/>
            <w:hideMark/>
          </w:tcPr>
          <w:p w14:paraId="25FC5C28" w14:textId="77777777" w:rsidR="00ED4C13" w:rsidRPr="00F169E4" w:rsidRDefault="00ED4C13" w:rsidP="00515DE5">
            <w:r w:rsidRPr="00F169E4">
              <w:t>4 FT PARSHALL</w:t>
            </w:r>
          </w:p>
        </w:tc>
      </w:tr>
      <w:tr w:rsidR="00ED4C13" w:rsidRPr="00F169E4" w14:paraId="42A8A900" w14:textId="77777777" w:rsidTr="00515DE5">
        <w:trPr>
          <w:trHeight w:val="300"/>
        </w:trPr>
        <w:tc>
          <w:tcPr>
            <w:tcW w:w="864" w:type="dxa"/>
            <w:shd w:val="clear" w:color="auto" w:fill="auto"/>
            <w:noWrap/>
            <w:vAlign w:val="bottom"/>
            <w:hideMark/>
          </w:tcPr>
          <w:p w14:paraId="011CE454" w14:textId="77777777" w:rsidR="00ED4C13" w:rsidRPr="00F169E4" w:rsidRDefault="00ED4C13" w:rsidP="00515DE5">
            <w:r w:rsidRPr="00F169E4">
              <w:t>2400583</w:t>
            </w:r>
          </w:p>
        </w:tc>
        <w:tc>
          <w:tcPr>
            <w:tcW w:w="2160" w:type="dxa"/>
            <w:shd w:val="clear" w:color="auto" w:fill="auto"/>
            <w:noWrap/>
            <w:vAlign w:val="bottom"/>
            <w:hideMark/>
          </w:tcPr>
          <w:p w14:paraId="4C702B54" w14:textId="77777777" w:rsidR="00ED4C13" w:rsidRPr="00F169E4" w:rsidRDefault="00ED4C13" w:rsidP="00515DE5">
            <w:r w:rsidRPr="00F169E4">
              <w:t>SAN FRANCISCO D</w:t>
            </w:r>
          </w:p>
        </w:tc>
        <w:tc>
          <w:tcPr>
            <w:tcW w:w="1584" w:type="dxa"/>
            <w:shd w:val="clear" w:color="auto" w:fill="auto"/>
            <w:noWrap/>
            <w:vAlign w:val="bottom"/>
            <w:hideMark/>
          </w:tcPr>
          <w:p w14:paraId="063B13EE" w14:textId="77777777" w:rsidR="00ED4C13" w:rsidRPr="00F169E4" w:rsidRDefault="00ED4C13" w:rsidP="00515DE5">
            <w:r w:rsidRPr="00F169E4">
              <w:t>5/17/2012 14:26</w:t>
            </w:r>
          </w:p>
        </w:tc>
        <w:tc>
          <w:tcPr>
            <w:tcW w:w="720" w:type="dxa"/>
            <w:shd w:val="clear" w:color="auto" w:fill="auto"/>
            <w:noWrap/>
            <w:vAlign w:val="bottom"/>
            <w:hideMark/>
          </w:tcPr>
          <w:p w14:paraId="23784B4F" w14:textId="77777777" w:rsidR="00ED4C13" w:rsidRPr="00F169E4" w:rsidRDefault="00ED4C13" w:rsidP="00515DE5">
            <w:r w:rsidRPr="00F169E4">
              <w:t>0.54</w:t>
            </w:r>
          </w:p>
        </w:tc>
        <w:tc>
          <w:tcPr>
            <w:tcW w:w="933" w:type="dxa"/>
            <w:shd w:val="clear" w:color="auto" w:fill="auto"/>
            <w:noWrap/>
            <w:vAlign w:val="bottom"/>
            <w:hideMark/>
          </w:tcPr>
          <w:p w14:paraId="58EDD1DE" w14:textId="77777777" w:rsidR="00ED4C13" w:rsidRPr="00F169E4" w:rsidRDefault="00ED4C13" w:rsidP="00515DE5">
            <w:r w:rsidRPr="00F169E4">
              <w:t>3.27</w:t>
            </w:r>
          </w:p>
        </w:tc>
        <w:tc>
          <w:tcPr>
            <w:tcW w:w="1152" w:type="dxa"/>
            <w:shd w:val="clear" w:color="auto" w:fill="auto"/>
            <w:noWrap/>
            <w:vAlign w:val="bottom"/>
            <w:hideMark/>
          </w:tcPr>
          <w:p w14:paraId="36990605" w14:textId="77777777" w:rsidR="00ED4C13" w:rsidRPr="00F169E4" w:rsidRDefault="00ED4C13" w:rsidP="00515DE5">
            <w:r w:rsidRPr="00F169E4">
              <w:t>0.02</w:t>
            </w:r>
          </w:p>
        </w:tc>
        <w:tc>
          <w:tcPr>
            <w:tcW w:w="0" w:type="auto"/>
            <w:shd w:val="clear" w:color="auto" w:fill="auto"/>
            <w:noWrap/>
            <w:vAlign w:val="bottom"/>
            <w:hideMark/>
          </w:tcPr>
          <w:p w14:paraId="2788B586" w14:textId="77777777" w:rsidR="00ED4C13" w:rsidRPr="00F169E4" w:rsidRDefault="00ED4C13" w:rsidP="00515DE5">
            <w:r w:rsidRPr="00F169E4">
              <w:t>N.P.F.2.'S.P.F.2*</w:t>
            </w:r>
          </w:p>
        </w:tc>
      </w:tr>
      <w:tr w:rsidR="00ED4C13" w:rsidRPr="00F169E4" w14:paraId="06EA0667" w14:textId="77777777" w:rsidTr="00515DE5">
        <w:trPr>
          <w:trHeight w:val="300"/>
        </w:trPr>
        <w:tc>
          <w:tcPr>
            <w:tcW w:w="864" w:type="dxa"/>
            <w:shd w:val="clear" w:color="auto" w:fill="auto"/>
            <w:noWrap/>
            <w:vAlign w:val="bottom"/>
            <w:hideMark/>
          </w:tcPr>
          <w:p w14:paraId="5B683E3D" w14:textId="77777777" w:rsidR="00ED4C13" w:rsidRPr="00F169E4" w:rsidRDefault="00ED4C13" w:rsidP="00515DE5">
            <w:r w:rsidRPr="00F169E4">
              <w:t>2400583</w:t>
            </w:r>
          </w:p>
        </w:tc>
        <w:tc>
          <w:tcPr>
            <w:tcW w:w="2160" w:type="dxa"/>
            <w:shd w:val="clear" w:color="auto" w:fill="auto"/>
            <w:noWrap/>
            <w:vAlign w:val="bottom"/>
            <w:hideMark/>
          </w:tcPr>
          <w:p w14:paraId="492890D0" w14:textId="77777777" w:rsidR="00ED4C13" w:rsidRPr="00F169E4" w:rsidRDefault="00ED4C13" w:rsidP="00515DE5">
            <w:r w:rsidRPr="00F169E4">
              <w:t>SAN FRANCISCO D</w:t>
            </w:r>
          </w:p>
        </w:tc>
        <w:tc>
          <w:tcPr>
            <w:tcW w:w="1584" w:type="dxa"/>
            <w:shd w:val="clear" w:color="auto" w:fill="auto"/>
            <w:noWrap/>
            <w:vAlign w:val="bottom"/>
            <w:hideMark/>
          </w:tcPr>
          <w:p w14:paraId="34484F8F" w14:textId="77777777" w:rsidR="00ED4C13" w:rsidRPr="00F169E4" w:rsidRDefault="00ED4C13" w:rsidP="00515DE5">
            <w:r w:rsidRPr="00F169E4">
              <w:t>5/17/2012 14:50</w:t>
            </w:r>
          </w:p>
        </w:tc>
        <w:tc>
          <w:tcPr>
            <w:tcW w:w="720" w:type="dxa"/>
            <w:shd w:val="clear" w:color="auto" w:fill="auto"/>
            <w:noWrap/>
            <w:vAlign w:val="bottom"/>
            <w:hideMark/>
          </w:tcPr>
          <w:p w14:paraId="5520EC2D" w14:textId="77777777" w:rsidR="00ED4C13" w:rsidRPr="00F169E4" w:rsidRDefault="00ED4C13" w:rsidP="00515DE5">
            <w:r w:rsidRPr="00F169E4">
              <w:t>0.46</w:t>
            </w:r>
          </w:p>
        </w:tc>
        <w:tc>
          <w:tcPr>
            <w:tcW w:w="933" w:type="dxa"/>
            <w:shd w:val="clear" w:color="auto" w:fill="auto"/>
            <w:noWrap/>
            <w:vAlign w:val="bottom"/>
            <w:hideMark/>
          </w:tcPr>
          <w:p w14:paraId="6B116245" w14:textId="77777777" w:rsidR="00ED4C13" w:rsidRPr="00F169E4" w:rsidRDefault="00ED4C13" w:rsidP="00515DE5">
            <w:r w:rsidRPr="00F169E4">
              <w:t>2.46</w:t>
            </w:r>
          </w:p>
        </w:tc>
        <w:tc>
          <w:tcPr>
            <w:tcW w:w="1152" w:type="dxa"/>
            <w:shd w:val="clear" w:color="auto" w:fill="auto"/>
            <w:noWrap/>
            <w:vAlign w:val="bottom"/>
            <w:hideMark/>
          </w:tcPr>
          <w:p w14:paraId="14F3EECD" w14:textId="77777777" w:rsidR="00ED4C13" w:rsidRPr="00F169E4" w:rsidRDefault="00ED4C13" w:rsidP="00515DE5">
            <w:r w:rsidRPr="00F169E4">
              <w:t>0.01</w:t>
            </w:r>
          </w:p>
        </w:tc>
        <w:tc>
          <w:tcPr>
            <w:tcW w:w="0" w:type="auto"/>
            <w:shd w:val="clear" w:color="auto" w:fill="auto"/>
            <w:noWrap/>
            <w:vAlign w:val="bottom"/>
            <w:hideMark/>
          </w:tcPr>
          <w:p w14:paraId="6D1CDA27" w14:textId="77777777" w:rsidR="00ED4C13" w:rsidRPr="00F169E4" w:rsidRDefault="00ED4C13" w:rsidP="00515DE5">
            <w:r w:rsidRPr="00F169E4">
              <w:t>N.P.F.2.'S.P.F.2*</w:t>
            </w:r>
          </w:p>
        </w:tc>
      </w:tr>
      <w:tr w:rsidR="00ED4C13" w:rsidRPr="00F169E4" w14:paraId="552CA29F" w14:textId="77777777" w:rsidTr="00515DE5">
        <w:trPr>
          <w:trHeight w:val="300"/>
        </w:trPr>
        <w:tc>
          <w:tcPr>
            <w:tcW w:w="864" w:type="dxa"/>
            <w:shd w:val="clear" w:color="auto" w:fill="auto"/>
            <w:noWrap/>
            <w:vAlign w:val="bottom"/>
            <w:hideMark/>
          </w:tcPr>
          <w:p w14:paraId="5B045730" w14:textId="77777777" w:rsidR="00ED4C13" w:rsidRPr="00F169E4" w:rsidRDefault="00ED4C13" w:rsidP="00515DE5">
            <w:r w:rsidRPr="00F169E4">
              <w:t>2400583</w:t>
            </w:r>
          </w:p>
        </w:tc>
        <w:tc>
          <w:tcPr>
            <w:tcW w:w="2160" w:type="dxa"/>
            <w:shd w:val="clear" w:color="auto" w:fill="auto"/>
            <w:noWrap/>
            <w:vAlign w:val="bottom"/>
            <w:hideMark/>
          </w:tcPr>
          <w:p w14:paraId="5091A800" w14:textId="77777777" w:rsidR="00ED4C13" w:rsidRPr="00F169E4" w:rsidRDefault="00ED4C13" w:rsidP="00515DE5">
            <w:r w:rsidRPr="00F169E4">
              <w:t>SAN FRANCISCO D</w:t>
            </w:r>
          </w:p>
        </w:tc>
        <w:tc>
          <w:tcPr>
            <w:tcW w:w="1584" w:type="dxa"/>
            <w:shd w:val="clear" w:color="auto" w:fill="auto"/>
            <w:noWrap/>
            <w:vAlign w:val="bottom"/>
            <w:hideMark/>
          </w:tcPr>
          <w:p w14:paraId="7EE6E07D" w14:textId="77777777" w:rsidR="00ED4C13" w:rsidRPr="00F169E4" w:rsidRDefault="00ED4C13" w:rsidP="00515DE5">
            <w:r w:rsidRPr="00F169E4">
              <w:t>5/29/2013 14:51</w:t>
            </w:r>
          </w:p>
        </w:tc>
        <w:tc>
          <w:tcPr>
            <w:tcW w:w="720" w:type="dxa"/>
            <w:shd w:val="clear" w:color="auto" w:fill="auto"/>
            <w:noWrap/>
            <w:vAlign w:val="bottom"/>
            <w:hideMark/>
          </w:tcPr>
          <w:p w14:paraId="7A3F091A" w14:textId="77777777" w:rsidR="00ED4C13" w:rsidRPr="00F169E4" w:rsidRDefault="00ED4C13" w:rsidP="00515DE5">
            <w:r w:rsidRPr="00F169E4">
              <w:t>0.76</w:t>
            </w:r>
          </w:p>
        </w:tc>
        <w:tc>
          <w:tcPr>
            <w:tcW w:w="933" w:type="dxa"/>
            <w:shd w:val="clear" w:color="auto" w:fill="auto"/>
            <w:noWrap/>
            <w:vAlign w:val="bottom"/>
            <w:hideMark/>
          </w:tcPr>
          <w:p w14:paraId="5F4D27A6" w14:textId="77777777" w:rsidR="00ED4C13" w:rsidRPr="00F169E4" w:rsidRDefault="00ED4C13" w:rsidP="00515DE5">
            <w:r w:rsidRPr="00F169E4">
              <w:t>5.78</w:t>
            </w:r>
          </w:p>
        </w:tc>
        <w:tc>
          <w:tcPr>
            <w:tcW w:w="1152" w:type="dxa"/>
            <w:shd w:val="clear" w:color="auto" w:fill="auto"/>
            <w:noWrap/>
            <w:vAlign w:val="bottom"/>
            <w:hideMark/>
          </w:tcPr>
          <w:p w14:paraId="2DF6F93A" w14:textId="77777777" w:rsidR="00ED4C13" w:rsidRPr="00F169E4" w:rsidRDefault="00ED4C13" w:rsidP="00515DE5">
            <w:r w:rsidRPr="00F169E4">
              <w:t>0.05</w:t>
            </w:r>
          </w:p>
        </w:tc>
        <w:tc>
          <w:tcPr>
            <w:tcW w:w="0" w:type="auto"/>
            <w:shd w:val="clear" w:color="auto" w:fill="auto"/>
            <w:noWrap/>
            <w:vAlign w:val="bottom"/>
            <w:hideMark/>
          </w:tcPr>
          <w:p w14:paraId="76C3EB73" w14:textId="77777777" w:rsidR="00ED4C13" w:rsidRPr="00F169E4" w:rsidRDefault="00ED4C13" w:rsidP="00515DE5">
            <w:r w:rsidRPr="00F169E4">
              <w:t>N.P.F.2.'S.P.F.2*</w:t>
            </w:r>
          </w:p>
        </w:tc>
      </w:tr>
      <w:tr w:rsidR="00ED4C13" w:rsidRPr="00F169E4" w14:paraId="68324094" w14:textId="77777777" w:rsidTr="00515DE5">
        <w:trPr>
          <w:trHeight w:val="300"/>
        </w:trPr>
        <w:tc>
          <w:tcPr>
            <w:tcW w:w="864" w:type="dxa"/>
            <w:shd w:val="clear" w:color="auto" w:fill="auto"/>
            <w:noWrap/>
            <w:vAlign w:val="bottom"/>
            <w:hideMark/>
          </w:tcPr>
          <w:p w14:paraId="2C6793BE" w14:textId="77777777" w:rsidR="00ED4C13" w:rsidRPr="00F169E4" w:rsidRDefault="00ED4C13" w:rsidP="00515DE5">
            <w:r w:rsidRPr="00F169E4">
              <w:t>2400583</w:t>
            </w:r>
          </w:p>
        </w:tc>
        <w:tc>
          <w:tcPr>
            <w:tcW w:w="2160" w:type="dxa"/>
            <w:shd w:val="clear" w:color="auto" w:fill="auto"/>
            <w:noWrap/>
            <w:vAlign w:val="bottom"/>
            <w:hideMark/>
          </w:tcPr>
          <w:p w14:paraId="1C9B9BAB" w14:textId="77777777" w:rsidR="00ED4C13" w:rsidRPr="00F169E4" w:rsidRDefault="00ED4C13" w:rsidP="00515DE5">
            <w:r w:rsidRPr="00F169E4">
              <w:t>SAN FRANCISCO D</w:t>
            </w:r>
          </w:p>
        </w:tc>
        <w:tc>
          <w:tcPr>
            <w:tcW w:w="1584" w:type="dxa"/>
            <w:shd w:val="clear" w:color="auto" w:fill="auto"/>
            <w:noWrap/>
            <w:vAlign w:val="bottom"/>
            <w:hideMark/>
          </w:tcPr>
          <w:p w14:paraId="18AFB914" w14:textId="77777777" w:rsidR="00ED4C13" w:rsidRPr="00F169E4" w:rsidRDefault="00ED4C13" w:rsidP="00515DE5">
            <w:r w:rsidRPr="00F169E4">
              <w:t>5/29/2013 15:15</w:t>
            </w:r>
          </w:p>
        </w:tc>
        <w:tc>
          <w:tcPr>
            <w:tcW w:w="720" w:type="dxa"/>
            <w:shd w:val="clear" w:color="auto" w:fill="auto"/>
            <w:noWrap/>
            <w:vAlign w:val="bottom"/>
            <w:hideMark/>
          </w:tcPr>
          <w:p w14:paraId="285BF275" w14:textId="77777777" w:rsidR="00ED4C13" w:rsidRPr="00F169E4" w:rsidRDefault="00ED4C13" w:rsidP="00515DE5">
            <w:r w:rsidRPr="00F169E4">
              <w:t>0.6</w:t>
            </w:r>
          </w:p>
        </w:tc>
        <w:tc>
          <w:tcPr>
            <w:tcW w:w="933" w:type="dxa"/>
            <w:shd w:val="clear" w:color="auto" w:fill="auto"/>
            <w:noWrap/>
            <w:vAlign w:val="bottom"/>
            <w:hideMark/>
          </w:tcPr>
          <w:p w14:paraId="6A714333" w14:textId="77777777" w:rsidR="00ED4C13" w:rsidRPr="00F169E4" w:rsidRDefault="00ED4C13" w:rsidP="00515DE5">
            <w:r w:rsidRPr="00F169E4">
              <w:t>4.02</w:t>
            </w:r>
          </w:p>
        </w:tc>
        <w:tc>
          <w:tcPr>
            <w:tcW w:w="1152" w:type="dxa"/>
            <w:shd w:val="clear" w:color="auto" w:fill="auto"/>
            <w:noWrap/>
            <w:vAlign w:val="bottom"/>
            <w:hideMark/>
          </w:tcPr>
          <w:p w14:paraId="162BED6C" w14:textId="77777777" w:rsidR="00ED4C13" w:rsidRPr="00F169E4" w:rsidRDefault="00ED4C13" w:rsidP="00515DE5">
            <w:r w:rsidRPr="00F169E4">
              <w:t>0.04</w:t>
            </w:r>
          </w:p>
        </w:tc>
        <w:tc>
          <w:tcPr>
            <w:tcW w:w="0" w:type="auto"/>
            <w:shd w:val="clear" w:color="auto" w:fill="auto"/>
            <w:noWrap/>
            <w:vAlign w:val="bottom"/>
            <w:hideMark/>
          </w:tcPr>
          <w:p w14:paraId="2E3FFF4F" w14:textId="77777777" w:rsidR="00ED4C13" w:rsidRPr="00F169E4" w:rsidRDefault="00ED4C13" w:rsidP="00515DE5">
            <w:r w:rsidRPr="00F169E4">
              <w:t>N.P.F.2.'S.P.F.2*</w:t>
            </w:r>
          </w:p>
        </w:tc>
      </w:tr>
      <w:tr w:rsidR="00ED4C13" w:rsidRPr="00F169E4" w14:paraId="1958A371" w14:textId="77777777" w:rsidTr="00515DE5">
        <w:trPr>
          <w:trHeight w:val="300"/>
        </w:trPr>
        <w:tc>
          <w:tcPr>
            <w:tcW w:w="864" w:type="dxa"/>
            <w:shd w:val="clear" w:color="auto" w:fill="auto"/>
            <w:noWrap/>
            <w:vAlign w:val="bottom"/>
            <w:hideMark/>
          </w:tcPr>
          <w:p w14:paraId="6AE46786" w14:textId="77777777" w:rsidR="00ED4C13" w:rsidRPr="00F169E4" w:rsidRDefault="00ED4C13" w:rsidP="00515DE5">
            <w:r w:rsidRPr="00F169E4">
              <w:t>2400583</w:t>
            </w:r>
          </w:p>
        </w:tc>
        <w:tc>
          <w:tcPr>
            <w:tcW w:w="2160" w:type="dxa"/>
            <w:shd w:val="clear" w:color="auto" w:fill="auto"/>
            <w:noWrap/>
            <w:vAlign w:val="bottom"/>
            <w:hideMark/>
          </w:tcPr>
          <w:p w14:paraId="57645FE3" w14:textId="77777777" w:rsidR="00ED4C13" w:rsidRPr="00F169E4" w:rsidRDefault="00ED4C13" w:rsidP="00515DE5">
            <w:r w:rsidRPr="00F169E4">
              <w:t>SAN FRANCISCO D</w:t>
            </w:r>
          </w:p>
        </w:tc>
        <w:tc>
          <w:tcPr>
            <w:tcW w:w="1584" w:type="dxa"/>
            <w:shd w:val="clear" w:color="auto" w:fill="auto"/>
            <w:noWrap/>
            <w:vAlign w:val="bottom"/>
            <w:hideMark/>
          </w:tcPr>
          <w:p w14:paraId="40BF69FF" w14:textId="77777777" w:rsidR="00ED4C13" w:rsidRPr="00F169E4" w:rsidRDefault="00ED4C13" w:rsidP="00515DE5">
            <w:r w:rsidRPr="00F169E4">
              <w:t>5/7/2014 13:54</w:t>
            </w:r>
          </w:p>
        </w:tc>
        <w:tc>
          <w:tcPr>
            <w:tcW w:w="720" w:type="dxa"/>
            <w:shd w:val="clear" w:color="auto" w:fill="auto"/>
            <w:noWrap/>
            <w:vAlign w:val="bottom"/>
            <w:hideMark/>
          </w:tcPr>
          <w:p w14:paraId="0A523002" w14:textId="77777777" w:rsidR="00ED4C13" w:rsidRPr="00F169E4" w:rsidRDefault="00ED4C13" w:rsidP="00515DE5">
            <w:r w:rsidRPr="00F169E4">
              <w:t>1</w:t>
            </w:r>
          </w:p>
        </w:tc>
        <w:tc>
          <w:tcPr>
            <w:tcW w:w="933" w:type="dxa"/>
            <w:shd w:val="clear" w:color="auto" w:fill="auto"/>
            <w:noWrap/>
            <w:vAlign w:val="bottom"/>
            <w:hideMark/>
          </w:tcPr>
          <w:p w14:paraId="0E088470" w14:textId="77777777" w:rsidR="00ED4C13" w:rsidRPr="00F169E4" w:rsidRDefault="00ED4C13" w:rsidP="00515DE5">
            <w:r w:rsidRPr="00F169E4">
              <w:t>9.4</w:t>
            </w:r>
          </w:p>
        </w:tc>
        <w:tc>
          <w:tcPr>
            <w:tcW w:w="1152" w:type="dxa"/>
            <w:shd w:val="clear" w:color="auto" w:fill="auto"/>
            <w:noWrap/>
            <w:vAlign w:val="bottom"/>
            <w:hideMark/>
          </w:tcPr>
          <w:p w14:paraId="77CD69A4" w14:textId="77777777" w:rsidR="00ED4C13" w:rsidRPr="00F169E4" w:rsidRDefault="00ED4C13" w:rsidP="00515DE5">
            <w:r w:rsidRPr="00F169E4">
              <w:t>0.11</w:t>
            </w:r>
          </w:p>
        </w:tc>
        <w:tc>
          <w:tcPr>
            <w:tcW w:w="0" w:type="auto"/>
            <w:shd w:val="clear" w:color="auto" w:fill="auto"/>
            <w:noWrap/>
            <w:vAlign w:val="bottom"/>
            <w:hideMark/>
          </w:tcPr>
          <w:p w14:paraId="1E5AB82F" w14:textId="77777777" w:rsidR="00ED4C13" w:rsidRPr="00F169E4" w:rsidRDefault="00ED4C13" w:rsidP="00515DE5">
            <w:r w:rsidRPr="00F169E4">
              <w:t>N.P.F.2.'S.P.F.2*</w:t>
            </w:r>
          </w:p>
        </w:tc>
      </w:tr>
      <w:tr w:rsidR="00ED4C13" w:rsidRPr="00F169E4" w14:paraId="2E9E133C" w14:textId="77777777" w:rsidTr="00515DE5">
        <w:trPr>
          <w:trHeight w:val="300"/>
        </w:trPr>
        <w:tc>
          <w:tcPr>
            <w:tcW w:w="864" w:type="dxa"/>
            <w:shd w:val="clear" w:color="auto" w:fill="auto"/>
            <w:noWrap/>
            <w:vAlign w:val="bottom"/>
            <w:hideMark/>
          </w:tcPr>
          <w:p w14:paraId="7882DAA6" w14:textId="77777777" w:rsidR="00ED4C13" w:rsidRPr="00F169E4" w:rsidRDefault="00ED4C13" w:rsidP="00515DE5">
            <w:r w:rsidRPr="00F169E4">
              <w:t>2400583</w:t>
            </w:r>
          </w:p>
        </w:tc>
        <w:tc>
          <w:tcPr>
            <w:tcW w:w="2160" w:type="dxa"/>
            <w:shd w:val="clear" w:color="auto" w:fill="auto"/>
            <w:noWrap/>
            <w:vAlign w:val="bottom"/>
            <w:hideMark/>
          </w:tcPr>
          <w:p w14:paraId="4F0AFFC6" w14:textId="77777777" w:rsidR="00ED4C13" w:rsidRPr="00F169E4" w:rsidRDefault="00ED4C13" w:rsidP="00515DE5">
            <w:r w:rsidRPr="00F169E4">
              <w:t>SAN FRANCISCO D</w:t>
            </w:r>
          </w:p>
        </w:tc>
        <w:tc>
          <w:tcPr>
            <w:tcW w:w="1584" w:type="dxa"/>
            <w:shd w:val="clear" w:color="auto" w:fill="auto"/>
            <w:noWrap/>
            <w:vAlign w:val="bottom"/>
            <w:hideMark/>
          </w:tcPr>
          <w:p w14:paraId="7403374D" w14:textId="77777777" w:rsidR="00ED4C13" w:rsidRPr="00F169E4" w:rsidRDefault="00ED4C13" w:rsidP="00515DE5">
            <w:r w:rsidRPr="00F169E4">
              <w:t>5/7/2014 14:19</w:t>
            </w:r>
          </w:p>
        </w:tc>
        <w:tc>
          <w:tcPr>
            <w:tcW w:w="720" w:type="dxa"/>
            <w:shd w:val="clear" w:color="auto" w:fill="auto"/>
            <w:noWrap/>
            <w:vAlign w:val="bottom"/>
            <w:hideMark/>
          </w:tcPr>
          <w:p w14:paraId="3A6D8626" w14:textId="77777777" w:rsidR="00ED4C13" w:rsidRPr="00F169E4" w:rsidRDefault="00ED4C13" w:rsidP="00515DE5">
            <w:r w:rsidRPr="00F169E4">
              <w:t>0.62</w:t>
            </w:r>
          </w:p>
        </w:tc>
        <w:tc>
          <w:tcPr>
            <w:tcW w:w="933" w:type="dxa"/>
            <w:shd w:val="clear" w:color="auto" w:fill="auto"/>
            <w:noWrap/>
            <w:vAlign w:val="bottom"/>
            <w:hideMark/>
          </w:tcPr>
          <w:p w14:paraId="16C03F57" w14:textId="77777777" w:rsidR="00ED4C13" w:rsidRPr="00F169E4" w:rsidRDefault="00ED4C13" w:rsidP="00515DE5">
            <w:r w:rsidRPr="00F169E4">
              <w:t>4.43</w:t>
            </w:r>
          </w:p>
        </w:tc>
        <w:tc>
          <w:tcPr>
            <w:tcW w:w="1152" w:type="dxa"/>
            <w:shd w:val="clear" w:color="auto" w:fill="auto"/>
            <w:noWrap/>
            <w:vAlign w:val="bottom"/>
            <w:hideMark/>
          </w:tcPr>
          <w:p w14:paraId="684AB6C8" w14:textId="77777777" w:rsidR="00ED4C13" w:rsidRPr="00F169E4" w:rsidRDefault="00ED4C13" w:rsidP="00515DE5">
            <w:r w:rsidRPr="00F169E4">
              <w:t>0.06</w:t>
            </w:r>
          </w:p>
        </w:tc>
        <w:tc>
          <w:tcPr>
            <w:tcW w:w="0" w:type="auto"/>
            <w:shd w:val="clear" w:color="auto" w:fill="auto"/>
            <w:noWrap/>
            <w:vAlign w:val="bottom"/>
            <w:hideMark/>
          </w:tcPr>
          <w:p w14:paraId="1553101E" w14:textId="77777777" w:rsidR="00ED4C13" w:rsidRPr="00F169E4" w:rsidRDefault="00ED4C13" w:rsidP="00515DE5">
            <w:r w:rsidRPr="00F169E4">
              <w:t>N.P.F.2.'S.P.F.2*</w:t>
            </w:r>
          </w:p>
        </w:tc>
      </w:tr>
      <w:tr w:rsidR="00ED4C13" w:rsidRPr="00F169E4" w14:paraId="67E25E73" w14:textId="77777777" w:rsidTr="00515DE5">
        <w:trPr>
          <w:trHeight w:val="300"/>
        </w:trPr>
        <w:tc>
          <w:tcPr>
            <w:tcW w:w="864" w:type="dxa"/>
            <w:shd w:val="clear" w:color="auto" w:fill="auto"/>
            <w:noWrap/>
            <w:vAlign w:val="bottom"/>
            <w:hideMark/>
          </w:tcPr>
          <w:p w14:paraId="0154B174" w14:textId="77777777" w:rsidR="00ED4C13" w:rsidRPr="00F169E4" w:rsidRDefault="00ED4C13" w:rsidP="00515DE5">
            <w:r w:rsidRPr="00F169E4">
              <w:t>2400586</w:t>
            </w:r>
          </w:p>
        </w:tc>
        <w:tc>
          <w:tcPr>
            <w:tcW w:w="2160" w:type="dxa"/>
            <w:shd w:val="clear" w:color="auto" w:fill="auto"/>
            <w:noWrap/>
            <w:vAlign w:val="bottom"/>
            <w:hideMark/>
          </w:tcPr>
          <w:p w14:paraId="29285BA6" w14:textId="77777777" w:rsidR="00ED4C13" w:rsidRPr="00F169E4" w:rsidRDefault="00ED4C13" w:rsidP="00515DE5">
            <w:r w:rsidRPr="00F169E4">
              <w:t>SAN LUIS PEOPLES D</w:t>
            </w:r>
          </w:p>
        </w:tc>
        <w:tc>
          <w:tcPr>
            <w:tcW w:w="1584" w:type="dxa"/>
            <w:shd w:val="clear" w:color="auto" w:fill="auto"/>
            <w:noWrap/>
            <w:vAlign w:val="bottom"/>
            <w:hideMark/>
          </w:tcPr>
          <w:p w14:paraId="0C50C51A" w14:textId="77777777" w:rsidR="00ED4C13" w:rsidRPr="00F169E4" w:rsidRDefault="00ED4C13" w:rsidP="00515DE5">
            <w:r w:rsidRPr="00F169E4">
              <w:t>6/27/2013 9:20</w:t>
            </w:r>
          </w:p>
        </w:tc>
        <w:tc>
          <w:tcPr>
            <w:tcW w:w="720" w:type="dxa"/>
            <w:shd w:val="clear" w:color="auto" w:fill="auto"/>
            <w:noWrap/>
            <w:vAlign w:val="bottom"/>
            <w:hideMark/>
          </w:tcPr>
          <w:p w14:paraId="11A6349A" w14:textId="77777777" w:rsidR="00ED4C13" w:rsidRPr="00F169E4" w:rsidRDefault="00ED4C13" w:rsidP="00515DE5"/>
        </w:tc>
        <w:tc>
          <w:tcPr>
            <w:tcW w:w="933" w:type="dxa"/>
            <w:shd w:val="clear" w:color="auto" w:fill="auto"/>
            <w:noWrap/>
            <w:vAlign w:val="bottom"/>
            <w:hideMark/>
          </w:tcPr>
          <w:p w14:paraId="303CB1FB" w14:textId="77777777" w:rsidR="00ED4C13" w:rsidRPr="00F169E4" w:rsidRDefault="00ED4C13" w:rsidP="00515DE5">
            <w:r w:rsidRPr="00F169E4">
              <w:t>12</w:t>
            </w:r>
          </w:p>
        </w:tc>
        <w:tc>
          <w:tcPr>
            <w:tcW w:w="1152" w:type="dxa"/>
            <w:shd w:val="clear" w:color="auto" w:fill="auto"/>
            <w:noWrap/>
            <w:vAlign w:val="bottom"/>
            <w:hideMark/>
          </w:tcPr>
          <w:p w14:paraId="2384A498" w14:textId="77777777" w:rsidR="00ED4C13" w:rsidRPr="00F169E4" w:rsidRDefault="00ED4C13" w:rsidP="00515DE5"/>
        </w:tc>
        <w:tc>
          <w:tcPr>
            <w:tcW w:w="0" w:type="auto"/>
            <w:shd w:val="clear" w:color="auto" w:fill="auto"/>
            <w:noWrap/>
            <w:vAlign w:val="bottom"/>
            <w:hideMark/>
          </w:tcPr>
          <w:p w14:paraId="32AB121B" w14:textId="77777777" w:rsidR="00ED4C13" w:rsidRPr="00F169E4" w:rsidRDefault="00ED4C13" w:rsidP="00515DE5">
            <w:r w:rsidRPr="00F169E4">
              <w:t>4 FT PARSHALL</w:t>
            </w:r>
          </w:p>
        </w:tc>
      </w:tr>
      <w:tr w:rsidR="00ED4C13" w:rsidRPr="00F169E4" w14:paraId="229F694D" w14:textId="77777777" w:rsidTr="00515DE5">
        <w:trPr>
          <w:trHeight w:val="300"/>
        </w:trPr>
        <w:tc>
          <w:tcPr>
            <w:tcW w:w="864" w:type="dxa"/>
            <w:shd w:val="clear" w:color="auto" w:fill="auto"/>
            <w:noWrap/>
            <w:vAlign w:val="bottom"/>
            <w:hideMark/>
          </w:tcPr>
          <w:p w14:paraId="724E52A7" w14:textId="77777777" w:rsidR="00ED4C13" w:rsidRPr="00F169E4" w:rsidRDefault="00ED4C13" w:rsidP="00515DE5">
            <w:r w:rsidRPr="00F169E4">
              <w:t>2400586</w:t>
            </w:r>
          </w:p>
        </w:tc>
        <w:tc>
          <w:tcPr>
            <w:tcW w:w="2160" w:type="dxa"/>
            <w:shd w:val="clear" w:color="auto" w:fill="auto"/>
            <w:noWrap/>
            <w:vAlign w:val="bottom"/>
            <w:hideMark/>
          </w:tcPr>
          <w:p w14:paraId="41C5D657" w14:textId="77777777" w:rsidR="00ED4C13" w:rsidRPr="00F169E4" w:rsidRDefault="00ED4C13" w:rsidP="00515DE5">
            <w:r w:rsidRPr="00F169E4">
              <w:t>SAN LUIS PEOPLES D</w:t>
            </w:r>
          </w:p>
        </w:tc>
        <w:tc>
          <w:tcPr>
            <w:tcW w:w="1584" w:type="dxa"/>
            <w:shd w:val="clear" w:color="auto" w:fill="auto"/>
            <w:noWrap/>
            <w:vAlign w:val="bottom"/>
            <w:hideMark/>
          </w:tcPr>
          <w:p w14:paraId="5DBCA33E" w14:textId="77777777" w:rsidR="00ED4C13" w:rsidRPr="00F169E4" w:rsidRDefault="00ED4C13" w:rsidP="00515DE5">
            <w:r w:rsidRPr="00F169E4">
              <w:t>6/27/2013 10:15</w:t>
            </w:r>
          </w:p>
        </w:tc>
        <w:tc>
          <w:tcPr>
            <w:tcW w:w="720" w:type="dxa"/>
            <w:shd w:val="clear" w:color="auto" w:fill="auto"/>
            <w:noWrap/>
            <w:vAlign w:val="bottom"/>
            <w:hideMark/>
          </w:tcPr>
          <w:p w14:paraId="28CF60FC" w14:textId="77777777" w:rsidR="00ED4C13" w:rsidRPr="00F169E4" w:rsidRDefault="00ED4C13" w:rsidP="00515DE5">
            <w:r w:rsidRPr="00F169E4">
              <w:t>0.84</w:t>
            </w:r>
          </w:p>
        </w:tc>
        <w:tc>
          <w:tcPr>
            <w:tcW w:w="933" w:type="dxa"/>
            <w:shd w:val="clear" w:color="auto" w:fill="auto"/>
            <w:noWrap/>
            <w:vAlign w:val="bottom"/>
            <w:hideMark/>
          </w:tcPr>
          <w:p w14:paraId="36C866C2" w14:textId="77777777" w:rsidR="00ED4C13" w:rsidRPr="00F169E4" w:rsidRDefault="00ED4C13" w:rsidP="00515DE5">
            <w:r w:rsidRPr="00F169E4">
              <w:t>10.4</w:t>
            </w:r>
          </w:p>
        </w:tc>
        <w:tc>
          <w:tcPr>
            <w:tcW w:w="1152" w:type="dxa"/>
            <w:shd w:val="clear" w:color="auto" w:fill="auto"/>
            <w:noWrap/>
            <w:vAlign w:val="bottom"/>
            <w:hideMark/>
          </w:tcPr>
          <w:p w14:paraId="411AF7B1" w14:textId="77777777" w:rsidR="00ED4C13" w:rsidRPr="00F169E4" w:rsidRDefault="00ED4C13" w:rsidP="00515DE5">
            <w:r w:rsidRPr="00F169E4">
              <w:t>-0.08</w:t>
            </w:r>
          </w:p>
        </w:tc>
        <w:tc>
          <w:tcPr>
            <w:tcW w:w="0" w:type="auto"/>
            <w:shd w:val="clear" w:color="auto" w:fill="auto"/>
            <w:noWrap/>
            <w:vAlign w:val="bottom"/>
            <w:hideMark/>
          </w:tcPr>
          <w:p w14:paraId="429D2BA0" w14:textId="77777777" w:rsidR="00ED4C13" w:rsidRPr="00F169E4" w:rsidRDefault="00ED4C13" w:rsidP="00515DE5">
            <w:r w:rsidRPr="00F169E4">
              <w:t>4 FT PARSHALL</w:t>
            </w:r>
          </w:p>
        </w:tc>
      </w:tr>
      <w:tr w:rsidR="00ED4C13" w:rsidRPr="00F169E4" w14:paraId="5761ADD8" w14:textId="77777777" w:rsidTr="00515DE5">
        <w:trPr>
          <w:trHeight w:val="300"/>
        </w:trPr>
        <w:tc>
          <w:tcPr>
            <w:tcW w:w="864" w:type="dxa"/>
            <w:shd w:val="clear" w:color="auto" w:fill="auto"/>
            <w:noWrap/>
            <w:vAlign w:val="bottom"/>
            <w:hideMark/>
          </w:tcPr>
          <w:p w14:paraId="58977016" w14:textId="77777777" w:rsidR="00ED4C13" w:rsidRPr="00F169E4" w:rsidRDefault="00ED4C13" w:rsidP="00515DE5">
            <w:r w:rsidRPr="00F169E4">
              <w:lastRenderedPageBreak/>
              <w:t>2400586</w:t>
            </w:r>
          </w:p>
        </w:tc>
        <w:tc>
          <w:tcPr>
            <w:tcW w:w="2160" w:type="dxa"/>
            <w:shd w:val="clear" w:color="auto" w:fill="auto"/>
            <w:noWrap/>
            <w:vAlign w:val="bottom"/>
            <w:hideMark/>
          </w:tcPr>
          <w:p w14:paraId="44B3CFE9" w14:textId="77777777" w:rsidR="00ED4C13" w:rsidRPr="00F169E4" w:rsidRDefault="00ED4C13" w:rsidP="00515DE5">
            <w:r w:rsidRPr="00F169E4">
              <w:t>SAN LUIS PEOPLES D</w:t>
            </w:r>
          </w:p>
        </w:tc>
        <w:tc>
          <w:tcPr>
            <w:tcW w:w="1584" w:type="dxa"/>
            <w:shd w:val="clear" w:color="auto" w:fill="auto"/>
            <w:noWrap/>
            <w:vAlign w:val="bottom"/>
            <w:hideMark/>
          </w:tcPr>
          <w:p w14:paraId="413C0845" w14:textId="77777777" w:rsidR="00ED4C13" w:rsidRPr="00F169E4" w:rsidRDefault="00ED4C13" w:rsidP="00515DE5">
            <w:r w:rsidRPr="00F169E4">
              <w:t>5/5/2015 13:24</w:t>
            </w:r>
          </w:p>
        </w:tc>
        <w:tc>
          <w:tcPr>
            <w:tcW w:w="720" w:type="dxa"/>
            <w:shd w:val="clear" w:color="auto" w:fill="auto"/>
            <w:noWrap/>
            <w:vAlign w:val="bottom"/>
            <w:hideMark/>
          </w:tcPr>
          <w:p w14:paraId="371604C0" w14:textId="77777777" w:rsidR="00ED4C13" w:rsidRPr="00F169E4" w:rsidRDefault="00ED4C13" w:rsidP="00515DE5">
            <w:r w:rsidRPr="00F169E4">
              <w:t>0.77</w:t>
            </w:r>
          </w:p>
        </w:tc>
        <w:tc>
          <w:tcPr>
            <w:tcW w:w="933" w:type="dxa"/>
            <w:shd w:val="clear" w:color="auto" w:fill="auto"/>
            <w:noWrap/>
            <w:vAlign w:val="bottom"/>
            <w:hideMark/>
          </w:tcPr>
          <w:p w14:paraId="62C110BD" w14:textId="77777777" w:rsidR="00ED4C13" w:rsidRPr="00F169E4" w:rsidRDefault="00ED4C13" w:rsidP="00515DE5">
            <w:r w:rsidRPr="00F169E4">
              <w:t>8.72</w:t>
            </w:r>
          </w:p>
        </w:tc>
        <w:tc>
          <w:tcPr>
            <w:tcW w:w="1152" w:type="dxa"/>
            <w:shd w:val="clear" w:color="auto" w:fill="auto"/>
            <w:noWrap/>
            <w:vAlign w:val="bottom"/>
            <w:hideMark/>
          </w:tcPr>
          <w:p w14:paraId="23AC1E72" w14:textId="77777777" w:rsidR="00ED4C13" w:rsidRPr="00F169E4" w:rsidRDefault="00ED4C13" w:rsidP="00515DE5">
            <w:r w:rsidRPr="00F169E4">
              <w:t>-0.09</w:t>
            </w:r>
          </w:p>
        </w:tc>
        <w:tc>
          <w:tcPr>
            <w:tcW w:w="0" w:type="auto"/>
            <w:shd w:val="clear" w:color="auto" w:fill="auto"/>
            <w:noWrap/>
            <w:vAlign w:val="bottom"/>
            <w:hideMark/>
          </w:tcPr>
          <w:p w14:paraId="1D18B197" w14:textId="77777777" w:rsidR="00ED4C13" w:rsidRPr="00F169E4" w:rsidRDefault="00ED4C13" w:rsidP="00515DE5">
            <w:r w:rsidRPr="00F169E4">
              <w:t>4 FT PARSHALL</w:t>
            </w:r>
          </w:p>
        </w:tc>
      </w:tr>
      <w:tr w:rsidR="00ED4C13" w:rsidRPr="00F169E4" w14:paraId="12AAC26F" w14:textId="77777777" w:rsidTr="00515DE5">
        <w:trPr>
          <w:trHeight w:val="300"/>
        </w:trPr>
        <w:tc>
          <w:tcPr>
            <w:tcW w:w="864" w:type="dxa"/>
            <w:shd w:val="clear" w:color="auto" w:fill="auto"/>
            <w:noWrap/>
            <w:vAlign w:val="bottom"/>
            <w:hideMark/>
          </w:tcPr>
          <w:p w14:paraId="595715F4" w14:textId="77777777" w:rsidR="00ED4C13" w:rsidRPr="00F169E4" w:rsidRDefault="00ED4C13" w:rsidP="00515DE5">
            <w:r w:rsidRPr="00F169E4">
              <w:t>2400587</w:t>
            </w:r>
          </w:p>
        </w:tc>
        <w:tc>
          <w:tcPr>
            <w:tcW w:w="2160" w:type="dxa"/>
            <w:shd w:val="clear" w:color="auto" w:fill="auto"/>
            <w:noWrap/>
            <w:vAlign w:val="bottom"/>
            <w:hideMark/>
          </w:tcPr>
          <w:p w14:paraId="7CF20D59" w14:textId="77777777" w:rsidR="00ED4C13" w:rsidRPr="00F169E4" w:rsidRDefault="00ED4C13" w:rsidP="00515DE5">
            <w:r w:rsidRPr="00F169E4">
              <w:t>RITO SECO FEEDER</w:t>
            </w:r>
          </w:p>
        </w:tc>
        <w:tc>
          <w:tcPr>
            <w:tcW w:w="1584" w:type="dxa"/>
            <w:shd w:val="clear" w:color="auto" w:fill="auto"/>
            <w:noWrap/>
            <w:vAlign w:val="bottom"/>
            <w:hideMark/>
          </w:tcPr>
          <w:p w14:paraId="6CF71C1F" w14:textId="77777777" w:rsidR="00ED4C13" w:rsidRPr="00F169E4" w:rsidRDefault="00ED4C13" w:rsidP="00515DE5">
            <w:r w:rsidRPr="00F169E4">
              <w:t>5/10/2017 13:58</w:t>
            </w:r>
          </w:p>
        </w:tc>
        <w:tc>
          <w:tcPr>
            <w:tcW w:w="720" w:type="dxa"/>
            <w:shd w:val="clear" w:color="auto" w:fill="auto"/>
            <w:noWrap/>
            <w:vAlign w:val="bottom"/>
            <w:hideMark/>
          </w:tcPr>
          <w:p w14:paraId="5EFEB6CA" w14:textId="77777777" w:rsidR="00ED4C13" w:rsidRPr="00F169E4" w:rsidRDefault="00ED4C13" w:rsidP="00515DE5"/>
        </w:tc>
        <w:tc>
          <w:tcPr>
            <w:tcW w:w="933" w:type="dxa"/>
            <w:shd w:val="clear" w:color="auto" w:fill="auto"/>
            <w:noWrap/>
            <w:vAlign w:val="bottom"/>
            <w:hideMark/>
          </w:tcPr>
          <w:p w14:paraId="6CB74204" w14:textId="77777777" w:rsidR="00ED4C13" w:rsidRPr="00F169E4" w:rsidRDefault="00ED4C13" w:rsidP="00515DE5">
            <w:r w:rsidRPr="00F169E4">
              <w:t>3.46</w:t>
            </w:r>
          </w:p>
        </w:tc>
        <w:tc>
          <w:tcPr>
            <w:tcW w:w="1152" w:type="dxa"/>
            <w:shd w:val="clear" w:color="auto" w:fill="auto"/>
            <w:noWrap/>
            <w:vAlign w:val="bottom"/>
            <w:hideMark/>
          </w:tcPr>
          <w:p w14:paraId="4D6C7D1A" w14:textId="77777777" w:rsidR="00ED4C13" w:rsidRPr="00F169E4" w:rsidRDefault="00ED4C13" w:rsidP="00515DE5"/>
        </w:tc>
        <w:tc>
          <w:tcPr>
            <w:tcW w:w="0" w:type="auto"/>
            <w:shd w:val="clear" w:color="auto" w:fill="auto"/>
            <w:noWrap/>
            <w:vAlign w:val="bottom"/>
            <w:hideMark/>
          </w:tcPr>
          <w:p w14:paraId="56082CC7" w14:textId="77777777" w:rsidR="00ED4C13" w:rsidRPr="00F169E4" w:rsidRDefault="00ED4C13" w:rsidP="00515DE5">
            <w:r w:rsidRPr="00F169E4">
              <w:t>1 FT PARSHALL</w:t>
            </w:r>
          </w:p>
        </w:tc>
      </w:tr>
      <w:tr w:rsidR="00ED4C13" w:rsidRPr="00F169E4" w14:paraId="226C44D9" w14:textId="77777777" w:rsidTr="00515DE5">
        <w:trPr>
          <w:trHeight w:val="300"/>
        </w:trPr>
        <w:tc>
          <w:tcPr>
            <w:tcW w:w="864" w:type="dxa"/>
            <w:shd w:val="clear" w:color="auto" w:fill="auto"/>
            <w:noWrap/>
            <w:vAlign w:val="bottom"/>
            <w:hideMark/>
          </w:tcPr>
          <w:p w14:paraId="3BF1E4A1" w14:textId="77777777" w:rsidR="00ED4C13" w:rsidRPr="00F169E4" w:rsidRDefault="00ED4C13" w:rsidP="00515DE5">
            <w:r w:rsidRPr="00F169E4">
              <w:t>2400589</w:t>
            </w:r>
          </w:p>
        </w:tc>
        <w:tc>
          <w:tcPr>
            <w:tcW w:w="2160" w:type="dxa"/>
            <w:shd w:val="clear" w:color="auto" w:fill="auto"/>
            <w:noWrap/>
            <w:vAlign w:val="bottom"/>
            <w:hideMark/>
          </w:tcPr>
          <w:p w14:paraId="49DCD931" w14:textId="77777777" w:rsidR="00ED4C13" w:rsidRPr="00F169E4" w:rsidRDefault="00ED4C13" w:rsidP="00515DE5">
            <w:r w:rsidRPr="00F169E4">
              <w:t>SAN PEDRO D</w:t>
            </w:r>
          </w:p>
        </w:tc>
        <w:tc>
          <w:tcPr>
            <w:tcW w:w="1584" w:type="dxa"/>
            <w:shd w:val="clear" w:color="auto" w:fill="auto"/>
            <w:noWrap/>
            <w:vAlign w:val="bottom"/>
            <w:hideMark/>
          </w:tcPr>
          <w:p w14:paraId="38850B70" w14:textId="77777777" w:rsidR="00ED4C13" w:rsidRPr="00F169E4" w:rsidRDefault="00ED4C13" w:rsidP="00515DE5">
            <w:r w:rsidRPr="00F169E4">
              <w:t>4/17/2012 11:47</w:t>
            </w:r>
          </w:p>
        </w:tc>
        <w:tc>
          <w:tcPr>
            <w:tcW w:w="720" w:type="dxa"/>
            <w:shd w:val="clear" w:color="auto" w:fill="auto"/>
            <w:noWrap/>
            <w:vAlign w:val="bottom"/>
            <w:hideMark/>
          </w:tcPr>
          <w:p w14:paraId="63148AF9" w14:textId="77777777" w:rsidR="00ED4C13" w:rsidRPr="00F169E4" w:rsidRDefault="00ED4C13" w:rsidP="00515DE5">
            <w:r w:rsidRPr="00F169E4">
              <w:t>0.8</w:t>
            </w:r>
          </w:p>
        </w:tc>
        <w:tc>
          <w:tcPr>
            <w:tcW w:w="933" w:type="dxa"/>
            <w:shd w:val="clear" w:color="auto" w:fill="auto"/>
            <w:noWrap/>
            <w:vAlign w:val="bottom"/>
            <w:hideMark/>
          </w:tcPr>
          <w:p w14:paraId="262450A5" w14:textId="77777777" w:rsidR="00ED4C13" w:rsidRPr="00F169E4" w:rsidRDefault="00ED4C13" w:rsidP="00515DE5">
            <w:r w:rsidRPr="00F169E4">
              <w:t>16.2</w:t>
            </w:r>
          </w:p>
        </w:tc>
        <w:tc>
          <w:tcPr>
            <w:tcW w:w="1152" w:type="dxa"/>
            <w:shd w:val="clear" w:color="auto" w:fill="auto"/>
            <w:noWrap/>
            <w:vAlign w:val="bottom"/>
            <w:hideMark/>
          </w:tcPr>
          <w:p w14:paraId="5A3689C7" w14:textId="77777777" w:rsidR="00ED4C13" w:rsidRPr="00F169E4" w:rsidRDefault="00ED4C13" w:rsidP="00515DE5">
            <w:r w:rsidRPr="00F169E4">
              <w:t>0.21</w:t>
            </w:r>
          </w:p>
        </w:tc>
        <w:tc>
          <w:tcPr>
            <w:tcW w:w="0" w:type="auto"/>
            <w:shd w:val="clear" w:color="auto" w:fill="auto"/>
            <w:noWrap/>
            <w:vAlign w:val="bottom"/>
            <w:hideMark/>
          </w:tcPr>
          <w:p w14:paraId="79508E33" w14:textId="77777777" w:rsidR="00ED4C13" w:rsidRPr="00F169E4" w:rsidRDefault="00ED4C13" w:rsidP="00515DE5">
            <w:r w:rsidRPr="00F169E4">
              <w:t>4 FT PARSHALL</w:t>
            </w:r>
          </w:p>
        </w:tc>
      </w:tr>
      <w:tr w:rsidR="00ED4C13" w:rsidRPr="00F169E4" w14:paraId="64C904A8" w14:textId="77777777" w:rsidTr="00515DE5">
        <w:trPr>
          <w:trHeight w:val="300"/>
        </w:trPr>
        <w:tc>
          <w:tcPr>
            <w:tcW w:w="864" w:type="dxa"/>
            <w:shd w:val="clear" w:color="auto" w:fill="auto"/>
            <w:noWrap/>
            <w:vAlign w:val="bottom"/>
            <w:hideMark/>
          </w:tcPr>
          <w:p w14:paraId="2E99F84C" w14:textId="77777777" w:rsidR="00ED4C13" w:rsidRPr="00F169E4" w:rsidRDefault="00ED4C13" w:rsidP="00515DE5">
            <w:r w:rsidRPr="00F169E4">
              <w:t>2400589</w:t>
            </w:r>
          </w:p>
        </w:tc>
        <w:tc>
          <w:tcPr>
            <w:tcW w:w="2160" w:type="dxa"/>
            <w:shd w:val="clear" w:color="auto" w:fill="auto"/>
            <w:noWrap/>
            <w:vAlign w:val="bottom"/>
            <w:hideMark/>
          </w:tcPr>
          <w:p w14:paraId="63D74FAD" w14:textId="77777777" w:rsidR="00ED4C13" w:rsidRPr="00F169E4" w:rsidRDefault="00ED4C13" w:rsidP="00515DE5">
            <w:r w:rsidRPr="00F169E4">
              <w:t>SAN PEDRO D</w:t>
            </w:r>
          </w:p>
        </w:tc>
        <w:tc>
          <w:tcPr>
            <w:tcW w:w="1584" w:type="dxa"/>
            <w:shd w:val="clear" w:color="auto" w:fill="auto"/>
            <w:noWrap/>
            <w:vAlign w:val="bottom"/>
            <w:hideMark/>
          </w:tcPr>
          <w:p w14:paraId="56189868" w14:textId="77777777" w:rsidR="00ED4C13" w:rsidRPr="00F169E4" w:rsidRDefault="00ED4C13" w:rsidP="00515DE5">
            <w:r w:rsidRPr="00F169E4">
              <w:t>5/3/2012 10:33</w:t>
            </w:r>
          </w:p>
        </w:tc>
        <w:tc>
          <w:tcPr>
            <w:tcW w:w="720" w:type="dxa"/>
            <w:shd w:val="clear" w:color="auto" w:fill="auto"/>
            <w:noWrap/>
            <w:vAlign w:val="bottom"/>
            <w:hideMark/>
          </w:tcPr>
          <w:p w14:paraId="089BB197" w14:textId="77777777" w:rsidR="00ED4C13" w:rsidRPr="00F169E4" w:rsidRDefault="00ED4C13" w:rsidP="00515DE5">
            <w:r w:rsidRPr="00F169E4">
              <w:t>0.82</w:t>
            </w:r>
          </w:p>
        </w:tc>
        <w:tc>
          <w:tcPr>
            <w:tcW w:w="933" w:type="dxa"/>
            <w:shd w:val="clear" w:color="auto" w:fill="auto"/>
            <w:noWrap/>
            <w:vAlign w:val="bottom"/>
            <w:hideMark/>
          </w:tcPr>
          <w:p w14:paraId="57F89F3B" w14:textId="77777777" w:rsidR="00ED4C13" w:rsidRPr="00F169E4" w:rsidRDefault="00ED4C13" w:rsidP="00515DE5">
            <w:r w:rsidRPr="00F169E4">
              <w:t>15.1</w:t>
            </w:r>
          </w:p>
        </w:tc>
        <w:tc>
          <w:tcPr>
            <w:tcW w:w="1152" w:type="dxa"/>
            <w:shd w:val="clear" w:color="auto" w:fill="auto"/>
            <w:noWrap/>
            <w:vAlign w:val="bottom"/>
            <w:hideMark/>
          </w:tcPr>
          <w:p w14:paraId="78018F2B" w14:textId="77777777" w:rsidR="00ED4C13" w:rsidRPr="00F169E4" w:rsidRDefault="00ED4C13" w:rsidP="00515DE5">
            <w:r w:rsidRPr="00F169E4">
              <w:t>0.14</w:t>
            </w:r>
          </w:p>
        </w:tc>
        <w:tc>
          <w:tcPr>
            <w:tcW w:w="0" w:type="auto"/>
            <w:shd w:val="clear" w:color="auto" w:fill="auto"/>
            <w:noWrap/>
            <w:vAlign w:val="bottom"/>
            <w:hideMark/>
          </w:tcPr>
          <w:p w14:paraId="6EDE64AC" w14:textId="77777777" w:rsidR="00ED4C13" w:rsidRPr="00F169E4" w:rsidRDefault="00ED4C13" w:rsidP="00515DE5">
            <w:r w:rsidRPr="00F169E4">
              <w:t>4 FT PARSHALL</w:t>
            </w:r>
          </w:p>
        </w:tc>
      </w:tr>
      <w:tr w:rsidR="00ED4C13" w:rsidRPr="00F169E4" w14:paraId="6698D18C" w14:textId="77777777" w:rsidTr="00515DE5">
        <w:trPr>
          <w:trHeight w:val="300"/>
        </w:trPr>
        <w:tc>
          <w:tcPr>
            <w:tcW w:w="864" w:type="dxa"/>
            <w:shd w:val="clear" w:color="auto" w:fill="auto"/>
            <w:noWrap/>
            <w:vAlign w:val="bottom"/>
            <w:hideMark/>
          </w:tcPr>
          <w:p w14:paraId="0EC489B6" w14:textId="77777777" w:rsidR="00ED4C13" w:rsidRPr="00F169E4" w:rsidRDefault="00ED4C13" w:rsidP="00515DE5">
            <w:r w:rsidRPr="00F169E4">
              <w:t>2400589</w:t>
            </w:r>
          </w:p>
        </w:tc>
        <w:tc>
          <w:tcPr>
            <w:tcW w:w="2160" w:type="dxa"/>
            <w:shd w:val="clear" w:color="auto" w:fill="auto"/>
            <w:noWrap/>
            <w:vAlign w:val="bottom"/>
            <w:hideMark/>
          </w:tcPr>
          <w:p w14:paraId="24E3B514" w14:textId="77777777" w:rsidR="00ED4C13" w:rsidRPr="00F169E4" w:rsidRDefault="00ED4C13" w:rsidP="00515DE5">
            <w:r w:rsidRPr="00F169E4">
              <w:t>SAN PEDRO D</w:t>
            </w:r>
          </w:p>
        </w:tc>
        <w:tc>
          <w:tcPr>
            <w:tcW w:w="1584" w:type="dxa"/>
            <w:shd w:val="clear" w:color="auto" w:fill="auto"/>
            <w:noWrap/>
            <w:vAlign w:val="bottom"/>
            <w:hideMark/>
          </w:tcPr>
          <w:p w14:paraId="4EA68F50" w14:textId="77777777" w:rsidR="00ED4C13" w:rsidRPr="00F169E4" w:rsidRDefault="00ED4C13" w:rsidP="00515DE5">
            <w:r w:rsidRPr="00F169E4">
              <w:t>5/3/2012 11:17</w:t>
            </w:r>
          </w:p>
        </w:tc>
        <w:tc>
          <w:tcPr>
            <w:tcW w:w="720" w:type="dxa"/>
            <w:shd w:val="clear" w:color="auto" w:fill="auto"/>
            <w:noWrap/>
            <w:vAlign w:val="bottom"/>
            <w:hideMark/>
          </w:tcPr>
          <w:p w14:paraId="66D4E21A" w14:textId="77777777" w:rsidR="00ED4C13" w:rsidRPr="00F169E4" w:rsidRDefault="00ED4C13" w:rsidP="00515DE5">
            <w:r w:rsidRPr="00F169E4">
              <w:t>0.69</w:t>
            </w:r>
          </w:p>
        </w:tc>
        <w:tc>
          <w:tcPr>
            <w:tcW w:w="933" w:type="dxa"/>
            <w:shd w:val="clear" w:color="auto" w:fill="auto"/>
            <w:noWrap/>
            <w:vAlign w:val="bottom"/>
            <w:hideMark/>
          </w:tcPr>
          <w:p w14:paraId="0FF2EAD2" w14:textId="77777777" w:rsidR="00ED4C13" w:rsidRPr="00F169E4" w:rsidRDefault="00ED4C13" w:rsidP="00515DE5">
            <w:r w:rsidRPr="00F169E4">
              <w:t>12.4</w:t>
            </w:r>
          </w:p>
        </w:tc>
        <w:tc>
          <w:tcPr>
            <w:tcW w:w="1152" w:type="dxa"/>
            <w:shd w:val="clear" w:color="auto" w:fill="auto"/>
            <w:noWrap/>
            <w:vAlign w:val="bottom"/>
            <w:hideMark/>
          </w:tcPr>
          <w:p w14:paraId="752738ED" w14:textId="77777777" w:rsidR="00ED4C13" w:rsidRPr="00F169E4" w:rsidRDefault="00ED4C13" w:rsidP="00515DE5">
            <w:r w:rsidRPr="00F169E4">
              <w:t>0.16</w:t>
            </w:r>
          </w:p>
        </w:tc>
        <w:tc>
          <w:tcPr>
            <w:tcW w:w="0" w:type="auto"/>
            <w:shd w:val="clear" w:color="auto" w:fill="auto"/>
            <w:noWrap/>
            <w:vAlign w:val="bottom"/>
            <w:hideMark/>
          </w:tcPr>
          <w:p w14:paraId="7CBFD69A" w14:textId="77777777" w:rsidR="00ED4C13" w:rsidRPr="00F169E4" w:rsidRDefault="00ED4C13" w:rsidP="00515DE5">
            <w:r w:rsidRPr="00F169E4">
              <w:t>4 FT PARSHALL</w:t>
            </w:r>
          </w:p>
        </w:tc>
      </w:tr>
      <w:tr w:rsidR="00ED4C13" w:rsidRPr="00F169E4" w14:paraId="16D57CDE" w14:textId="77777777" w:rsidTr="00515DE5">
        <w:trPr>
          <w:trHeight w:val="300"/>
        </w:trPr>
        <w:tc>
          <w:tcPr>
            <w:tcW w:w="864" w:type="dxa"/>
            <w:shd w:val="clear" w:color="auto" w:fill="auto"/>
            <w:noWrap/>
            <w:vAlign w:val="bottom"/>
            <w:hideMark/>
          </w:tcPr>
          <w:p w14:paraId="0FABCE97" w14:textId="77777777" w:rsidR="00ED4C13" w:rsidRPr="00F169E4" w:rsidRDefault="00ED4C13" w:rsidP="00515DE5">
            <w:r w:rsidRPr="00F169E4">
              <w:t>2400589</w:t>
            </w:r>
          </w:p>
        </w:tc>
        <w:tc>
          <w:tcPr>
            <w:tcW w:w="2160" w:type="dxa"/>
            <w:shd w:val="clear" w:color="auto" w:fill="auto"/>
            <w:noWrap/>
            <w:vAlign w:val="bottom"/>
            <w:hideMark/>
          </w:tcPr>
          <w:p w14:paraId="4D212B74" w14:textId="77777777" w:rsidR="00ED4C13" w:rsidRPr="00F169E4" w:rsidRDefault="00ED4C13" w:rsidP="00515DE5">
            <w:r w:rsidRPr="00F169E4">
              <w:t>SAN PEDRO D</w:t>
            </w:r>
          </w:p>
        </w:tc>
        <w:tc>
          <w:tcPr>
            <w:tcW w:w="1584" w:type="dxa"/>
            <w:shd w:val="clear" w:color="auto" w:fill="auto"/>
            <w:noWrap/>
            <w:vAlign w:val="bottom"/>
            <w:hideMark/>
          </w:tcPr>
          <w:p w14:paraId="0C8CEE9D" w14:textId="77777777" w:rsidR="00ED4C13" w:rsidRPr="00F169E4" w:rsidRDefault="00ED4C13" w:rsidP="00515DE5">
            <w:r w:rsidRPr="00F169E4">
              <w:t>5/3/2012 15:23</w:t>
            </w:r>
          </w:p>
        </w:tc>
        <w:tc>
          <w:tcPr>
            <w:tcW w:w="720" w:type="dxa"/>
            <w:shd w:val="clear" w:color="auto" w:fill="auto"/>
            <w:noWrap/>
            <w:vAlign w:val="bottom"/>
            <w:hideMark/>
          </w:tcPr>
          <w:p w14:paraId="15AABEFA" w14:textId="77777777" w:rsidR="00ED4C13" w:rsidRPr="00F169E4" w:rsidRDefault="00ED4C13" w:rsidP="00515DE5">
            <w:r w:rsidRPr="00F169E4">
              <w:t>0.7</w:t>
            </w:r>
          </w:p>
        </w:tc>
        <w:tc>
          <w:tcPr>
            <w:tcW w:w="933" w:type="dxa"/>
            <w:shd w:val="clear" w:color="auto" w:fill="auto"/>
            <w:noWrap/>
            <w:vAlign w:val="bottom"/>
            <w:hideMark/>
          </w:tcPr>
          <w:p w14:paraId="526D2A4D" w14:textId="77777777" w:rsidR="00ED4C13" w:rsidRPr="00F169E4" w:rsidRDefault="00ED4C13" w:rsidP="00515DE5">
            <w:r w:rsidRPr="00F169E4">
              <w:t>11.8</w:t>
            </w:r>
          </w:p>
        </w:tc>
        <w:tc>
          <w:tcPr>
            <w:tcW w:w="1152" w:type="dxa"/>
            <w:shd w:val="clear" w:color="auto" w:fill="auto"/>
            <w:noWrap/>
            <w:vAlign w:val="bottom"/>
            <w:hideMark/>
          </w:tcPr>
          <w:p w14:paraId="40FCAFA1" w14:textId="77777777" w:rsidR="00ED4C13" w:rsidRPr="00F169E4" w:rsidRDefault="00ED4C13" w:rsidP="00515DE5">
            <w:r w:rsidRPr="00F169E4">
              <w:t>0.12</w:t>
            </w:r>
          </w:p>
        </w:tc>
        <w:tc>
          <w:tcPr>
            <w:tcW w:w="0" w:type="auto"/>
            <w:shd w:val="clear" w:color="auto" w:fill="auto"/>
            <w:noWrap/>
            <w:vAlign w:val="bottom"/>
            <w:hideMark/>
          </w:tcPr>
          <w:p w14:paraId="38EA7D4B" w14:textId="77777777" w:rsidR="00ED4C13" w:rsidRPr="00F169E4" w:rsidRDefault="00ED4C13" w:rsidP="00515DE5">
            <w:r w:rsidRPr="00F169E4">
              <w:t>4 FT PARSHALL</w:t>
            </w:r>
          </w:p>
        </w:tc>
      </w:tr>
      <w:tr w:rsidR="00ED4C13" w:rsidRPr="00F169E4" w14:paraId="086E48F5" w14:textId="77777777" w:rsidTr="00515DE5">
        <w:trPr>
          <w:trHeight w:val="300"/>
        </w:trPr>
        <w:tc>
          <w:tcPr>
            <w:tcW w:w="864" w:type="dxa"/>
            <w:shd w:val="clear" w:color="auto" w:fill="auto"/>
            <w:noWrap/>
            <w:vAlign w:val="bottom"/>
            <w:hideMark/>
          </w:tcPr>
          <w:p w14:paraId="1724033A" w14:textId="77777777" w:rsidR="00ED4C13" w:rsidRPr="00F169E4" w:rsidRDefault="00ED4C13" w:rsidP="00515DE5">
            <w:r w:rsidRPr="00F169E4">
              <w:t>2400589</w:t>
            </w:r>
          </w:p>
        </w:tc>
        <w:tc>
          <w:tcPr>
            <w:tcW w:w="2160" w:type="dxa"/>
            <w:shd w:val="clear" w:color="auto" w:fill="auto"/>
            <w:noWrap/>
            <w:vAlign w:val="bottom"/>
            <w:hideMark/>
          </w:tcPr>
          <w:p w14:paraId="5B9C92D9" w14:textId="77777777" w:rsidR="00ED4C13" w:rsidRPr="00F169E4" w:rsidRDefault="00ED4C13" w:rsidP="00515DE5">
            <w:r w:rsidRPr="00F169E4">
              <w:t>SAN PEDRO D</w:t>
            </w:r>
          </w:p>
        </w:tc>
        <w:tc>
          <w:tcPr>
            <w:tcW w:w="1584" w:type="dxa"/>
            <w:shd w:val="clear" w:color="auto" w:fill="auto"/>
            <w:noWrap/>
            <w:vAlign w:val="bottom"/>
            <w:hideMark/>
          </w:tcPr>
          <w:p w14:paraId="20BA7350" w14:textId="77777777" w:rsidR="00ED4C13" w:rsidRPr="00F169E4" w:rsidRDefault="00ED4C13" w:rsidP="00515DE5">
            <w:r w:rsidRPr="00F169E4">
              <w:t>5/29/2013 12:23</w:t>
            </w:r>
          </w:p>
        </w:tc>
        <w:tc>
          <w:tcPr>
            <w:tcW w:w="720" w:type="dxa"/>
            <w:shd w:val="clear" w:color="auto" w:fill="auto"/>
            <w:noWrap/>
            <w:vAlign w:val="bottom"/>
            <w:hideMark/>
          </w:tcPr>
          <w:p w14:paraId="2BE68DCB" w14:textId="77777777" w:rsidR="00ED4C13" w:rsidRPr="00F169E4" w:rsidRDefault="00ED4C13" w:rsidP="00515DE5">
            <w:r w:rsidRPr="00F169E4">
              <w:t>1.22</w:t>
            </w:r>
          </w:p>
        </w:tc>
        <w:tc>
          <w:tcPr>
            <w:tcW w:w="933" w:type="dxa"/>
            <w:shd w:val="clear" w:color="auto" w:fill="auto"/>
            <w:noWrap/>
            <w:vAlign w:val="bottom"/>
            <w:hideMark/>
          </w:tcPr>
          <w:p w14:paraId="46DA7465" w14:textId="77777777" w:rsidR="00ED4C13" w:rsidRPr="00F169E4" w:rsidRDefault="00ED4C13" w:rsidP="00515DE5">
            <w:r w:rsidRPr="00F169E4">
              <w:t>27.5</w:t>
            </w:r>
          </w:p>
        </w:tc>
        <w:tc>
          <w:tcPr>
            <w:tcW w:w="1152" w:type="dxa"/>
            <w:shd w:val="clear" w:color="auto" w:fill="auto"/>
            <w:noWrap/>
            <w:vAlign w:val="bottom"/>
            <w:hideMark/>
          </w:tcPr>
          <w:p w14:paraId="45B023C1" w14:textId="77777777" w:rsidR="00ED4C13" w:rsidRPr="00F169E4" w:rsidRDefault="00ED4C13" w:rsidP="00515DE5">
            <w:r w:rsidRPr="00F169E4">
              <w:t>0.19</w:t>
            </w:r>
          </w:p>
        </w:tc>
        <w:tc>
          <w:tcPr>
            <w:tcW w:w="0" w:type="auto"/>
            <w:shd w:val="clear" w:color="auto" w:fill="auto"/>
            <w:noWrap/>
            <w:vAlign w:val="bottom"/>
            <w:hideMark/>
          </w:tcPr>
          <w:p w14:paraId="11586D85" w14:textId="77777777" w:rsidR="00ED4C13" w:rsidRPr="00F169E4" w:rsidRDefault="00ED4C13" w:rsidP="00515DE5">
            <w:r w:rsidRPr="00F169E4">
              <w:t>4 FT PARSHALL</w:t>
            </w:r>
          </w:p>
        </w:tc>
      </w:tr>
      <w:tr w:rsidR="00ED4C13" w:rsidRPr="00F169E4" w14:paraId="3F21ADE2" w14:textId="77777777" w:rsidTr="00515DE5">
        <w:trPr>
          <w:trHeight w:val="300"/>
        </w:trPr>
        <w:tc>
          <w:tcPr>
            <w:tcW w:w="864" w:type="dxa"/>
            <w:shd w:val="clear" w:color="auto" w:fill="auto"/>
            <w:noWrap/>
            <w:vAlign w:val="bottom"/>
            <w:hideMark/>
          </w:tcPr>
          <w:p w14:paraId="09F196FB" w14:textId="77777777" w:rsidR="00ED4C13" w:rsidRPr="00F169E4" w:rsidRDefault="00ED4C13" w:rsidP="00515DE5">
            <w:r w:rsidRPr="00F169E4">
              <w:t>2400589</w:t>
            </w:r>
          </w:p>
        </w:tc>
        <w:tc>
          <w:tcPr>
            <w:tcW w:w="2160" w:type="dxa"/>
            <w:shd w:val="clear" w:color="auto" w:fill="auto"/>
            <w:noWrap/>
            <w:vAlign w:val="bottom"/>
            <w:hideMark/>
          </w:tcPr>
          <w:p w14:paraId="1439C299" w14:textId="77777777" w:rsidR="00ED4C13" w:rsidRPr="00F169E4" w:rsidRDefault="00ED4C13" w:rsidP="00515DE5">
            <w:r w:rsidRPr="00F169E4">
              <w:t>SAN PEDRO D</w:t>
            </w:r>
          </w:p>
        </w:tc>
        <w:tc>
          <w:tcPr>
            <w:tcW w:w="1584" w:type="dxa"/>
            <w:shd w:val="clear" w:color="auto" w:fill="auto"/>
            <w:noWrap/>
            <w:vAlign w:val="bottom"/>
            <w:hideMark/>
          </w:tcPr>
          <w:p w14:paraId="06EB2FE4" w14:textId="77777777" w:rsidR="00ED4C13" w:rsidRPr="00F169E4" w:rsidRDefault="00ED4C13" w:rsidP="00515DE5">
            <w:r w:rsidRPr="00F169E4">
              <w:t>5/7/2014 12:16</w:t>
            </w:r>
          </w:p>
        </w:tc>
        <w:tc>
          <w:tcPr>
            <w:tcW w:w="720" w:type="dxa"/>
            <w:shd w:val="clear" w:color="auto" w:fill="auto"/>
            <w:noWrap/>
            <w:vAlign w:val="bottom"/>
            <w:hideMark/>
          </w:tcPr>
          <w:p w14:paraId="0798FC2C" w14:textId="77777777" w:rsidR="00ED4C13" w:rsidRPr="00F169E4" w:rsidRDefault="00ED4C13" w:rsidP="00515DE5">
            <w:r w:rsidRPr="00F169E4">
              <w:t>0.8</w:t>
            </w:r>
          </w:p>
        </w:tc>
        <w:tc>
          <w:tcPr>
            <w:tcW w:w="933" w:type="dxa"/>
            <w:shd w:val="clear" w:color="auto" w:fill="auto"/>
            <w:noWrap/>
            <w:vAlign w:val="bottom"/>
            <w:hideMark/>
          </w:tcPr>
          <w:p w14:paraId="130EDC42" w14:textId="77777777" w:rsidR="00ED4C13" w:rsidRPr="00F169E4" w:rsidRDefault="00ED4C13" w:rsidP="00515DE5">
            <w:r w:rsidRPr="00F169E4">
              <w:t>14.9</w:t>
            </w:r>
          </w:p>
        </w:tc>
        <w:tc>
          <w:tcPr>
            <w:tcW w:w="1152" w:type="dxa"/>
            <w:shd w:val="clear" w:color="auto" w:fill="auto"/>
            <w:noWrap/>
            <w:vAlign w:val="bottom"/>
            <w:hideMark/>
          </w:tcPr>
          <w:p w14:paraId="3C249343" w14:textId="77777777" w:rsidR="00ED4C13" w:rsidRPr="00F169E4" w:rsidRDefault="00ED4C13" w:rsidP="00515DE5">
            <w:r w:rsidRPr="00F169E4">
              <w:t>0.15 (0.68%)</w:t>
            </w:r>
          </w:p>
        </w:tc>
        <w:tc>
          <w:tcPr>
            <w:tcW w:w="0" w:type="auto"/>
            <w:shd w:val="clear" w:color="auto" w:fill="auto"/>
            <w:noWrap/>
            <w:vAlign w:val="bottom"/>
            <w:hideMark/>
          </w:tcPr>
          <w:p w14:paraId="62324F86" w14:textId="77777777" w:rsidR="00ED4C13" w:rsidRPr="00F169E4" w:rsidRDefault="00ED4C13" w:rsidP="00515DE5">
            <w:r w:rsidRPr="00F169E4">
              <w:t>4 FT PARSHALL</w:t>
            </w:r>
          </w:p>
        </w:tc>
      </w:tr>
      <w:tr w:rsidR="00ED4C13" w:rsidRPr="00F169E4" w14:paraId="7896ADB5" w14:textId="77777777" w:rsidTr="00515DE5">
        <w:trPr>
          <w:trHeight w:val="300"/>
        </w:trPr>
        <w:tc>
          <w:tcPr>
            <w:tcW w:w="864" w:type="dxa"/>
            <w:shd w:val="clear" w:color="auto" w:fill="auto"/>
            <w:noWrap/>
            <w:vAlign w:val="bottom"/>
            <w:hideMark/>
          </w:tcPr>
          <w:p w14:paraId="0A1887A7" w14:textId="77777777" w:rsidR="00ED4C13" w:rsidRPr="00F169E4" w:rsidRDefault="00ED4C13" w:rsidP="00515DE5">
            <w:r w:rsidRPr="00F169E4">
              <w:t>2400589</w:t>
            </w:r>
          </w:p>
        </w:tc>
        <w:tc>
          <w:tcPr>
            <w:tcW w:w="2160" w:type="dxa"/>
            <w:shd w:val="clear" w:color="auto" w:fill="auto"/>
            <w:noWrap/>
            <w:vAlign w:val="bottom"/>
            <w:hideMark/>
          </w:tcPr>
          <w:p w14:paraId="6A18CF42" w14:textId="77777777" w:rsidR="00ED4C13" w:rsidRPr="00F169E4" w:rsidRDefault="00ED4C13" w:rsidP="00515DE5">
            <w:r w:rsidRPr="00F169E4">
              <w:t>SAN PEDRO D</w:t>
            </w:r>
          </w:p>
        </w:tc>
        <w:tc>
          <w:tcPr>
            <w:tcW w:w="1584" w:type="dxa"/>
            <w:shd w:val="clear" w:color="auto" w:fill="auto"/>
            <w:noWrap/>
            <w:vAlign w:val="bottom"/>
            <w:hideMark/>
          </w:tcPr>
          <w:p w14:paraId="54D3FCA7" w14:textId="77777777" w:rsidR="00ED4C13" w:rsidRPr="00F169E4" w:rsidRDefault="00ED4C13" w:rsidP="00515DE5">
            <w:r w:rsidRPr="00F169E4">
              <w:t>6/11/2014 13:03</w:t>
            </w:r>
          </w:p>
        </w:tc>
        <w:tc>
          <w:tcPr>
            <w:tcW w:w="720" w:type="dxa"/>
            <w:shd w:val="clear" w:color="auto" w:fill="auto"/>
            <w:noWrap/>
            <w:vAlign w:val="bottom"/>
            <w:hideMark/>
          </w:tcPr>
          <w:p w14:paraId="63907F2A" w14:textId="77777777" w:rsidR="00ED4C13" w:rsidRPr="00F169E4" w:rsidRDefault="00ED4C13" w:rsidP="00515DE5">
            <w:r w:rsidRPr="00F169E4">
              <w:t>1.36</w:t>
            </w:r>
          </w:p>
        </w:tc>
        <w:tc>
          <w:tcPr>
            <w:tcW w:w="933" w:type="dxa"/>
            <w:shd w:val="clear" w:color="auto" w:fill="auto"/>
            <w:noWrap/>
            <w:vAlign w:val="bottom"/>
            <w:hideMark/>
          </w:tcPr>
          <w:p w14:paraId="396B48B2" w14:textId="77777777" w:rsidR="00ED4C13" w:rsidRPr="00F169E4" w:rsidRDefault="00ED4C13" w:rsidP="00515DE5">
            <w:r w:rsidRPr="00F169E4">
              <w:t>33.4</w:t>
            </w:r>
          </w:p>
        </w:tc>
        <w:tc>
          <w:tcPr>
            <w:tcW w:w="1152" w:type="dxa"/>
            <w:shd w:val="clear" w:color="auto" w:fill="auto"/>
            <w:noWrap/>
            <w:vAlign w:val="bottom"/>
            <w:hideMark/>
          </w:tcPr>
          <w:p w14:paraId="63D0B7B8" w14:textId="77777777" w:rsidR="00ED4C13" w:rsidRPr="00F169E4" w:rsidRDefault="00ED4C13" w:rsidP="00515DE5">
            <w:r w:rsidRPr="00F169E4">
              <w:t>0.23</w:t>
            </w:r>
          </w:p>
        </w:tc>
        <w:tc>
          <w:tcPr>
            <w:tcW w:w="0" w:type="auto"/>
            <w:shd w:val="clear" w:color="auto" w:fill="auto"/>
            <w:noWrap/>
            <w:vAlign w:val="bottom"/>
            <w:hideMark/>
          </w:tcPr>
          <w:p w14:paraId="5924ECA0" w14:textId="77777777" w:rsidR="00ED4C13" w:rsidRPr="00F169E4" w:rsidRDefault="00ED4C13" w:rsidP="00515DE5">
            <w:r w:rsidRPr="00F169E4">
              <w:t>4 FT PARSHALL</w:t>
            </w:r>
          </w:p>
        </w:tc>
      </w:tr>
      <w:tr w:rsidR="00ED4C13" w:rsidRPr="00F169E4" w14:paraId="7109370B" w14:textId="77777777" w:rsidTr="00515DE5">
        <w:trPr>
          <w:trHeight w:val="300"/>
        </w:trPr>
        <w:tc>
          <w:tcPr>
            <w:tcW w:w="864" w:type="dxa"/>
            <w:shd w:val="clear" w:color="auto" w:fill="auto"/>
            <w:noWrap/>
            <w:vAlign w:val="bottom"/>
            <w:hideMark/>
          </w:tcPr>
          <w:p w14:paraId="4792F50F" w14:textId="77777777" w:rsidR="00ED4C13" w:rsidRPr="00F169E4" w:rsidRDefault="00ED4C13" w:rsidP="00515DE5">
            <w:r w:rsidRPr="00F169E4">
              <w:t>2400589</w:t>
            </w:r>
          </w:p>
        </w:tc>
        <w:tc>
          <w:tcPr>
            <w:tcW w:w="2160" w:type="dxa"/>
            <w:shd w:val="clear" w:color="auto" w:fill="auto"/>
            <w:noWrap/>
            <w:vAlign w:val="bottom"/>
            <w:hideMark/>
          </w:tcPr>
          <w:p w14:paraId="6BD02779" w14:textId="77777777" w:rsidR="00ED4C13" w:rsidRPr="00F169E4" w:rsidRDefault="00ED4C13" w:rsidP="00515DE5">
            <w:r w:rsidRPr="00F169E4">
              <w:t>SAN PEDRO D</w:t>
            </w:r>
          </w:p>
        </w:tc>
        <w:tc>
          <w:tcPr>
            <w:tcW w:w="1584" w:type="dxa"/>
            <w:shd w:val="clear" w:color="auto" w:fill="auto"/>
            <w:noWrap/>
            <w:vAlign w:val="bottom"/>
            <w:hideMark/>
          </w:tcPr>
          <w:p w14:paraId="2B8743CB" w14:textId="77777777" w:rsidR="00ED4C13" w:rsidRPr="00F169E4" w:rsidRDefault="00ED4C13" w:rsidP="00515DE5">
            <w:r w:rsidRPr="00F169E4">
              <w:t>5/5/2015 14:33</w:t>
            </w:r>
          </w:p>
        </w:tc>
        <w:tc>
          <w:tcPr>
            <w:tcW w:w="720" w:type="dxa"/>
            <w:shd w:val="clear" w:color="auto" w:fill="auto"/>
            <w:noWrap/>
            <w:vAlign w:val="bottom"/>
            <w:hideMark/>
          </w:tcPr>
          <w:p w14:paraId="7F409FE1" w14:textId="77777777" w:rsidR="00ED4C13" w:rsidRPr="00F169E4" w:rsidRDefault="00ED4C13" w:rsidP="00515DE5">
            <w:r w:rsidRPr="00F169E4">
              <w:t>0.7</w:t>
            </w:r>
          </w:p>
        </w:tc>
        <w:tc>
          <w:tcPr>
            <w:tcW w:w="933" w:type="dxa"/>
            <w:shd w:val="clear" w:color="auto" w:fill="auto"/>
            <w:noWrap/>
            <w:vAlign w:val="bottom"/>
            <w:hideMark/>
          </w:tcPr>
          <w:p w14:paraId="6D427279" w14:textId="77777777" w:rsidR="00ED4C13" w:rsidRPr="00F169E4" w:rsidRDefault="00ED4C13" w:rsidP="00515DE5">
            <w:r w:rsidRPr="00F169E4">
              <w:t>12.2</w:t>
            </w:r>
          </w:p>
        </w:tc>
        <w:tc>
          <w:tcPr>
            <w:tcW w:w="1152" w:type="dxa"/>
            <w:shd w:val="clear" w:color="auto" w:fill="auto"/>
            <w:noWrap/>
            <w:vAlign w:val="bottom"/>
            <w:hideMark/>
          </w:tcPr>
          <w:p w14:paraId="292E6FFD" w14:textId="77777777" w:rsidR="00ED4C13" w:rsidRPr="00F169E4" w:rsidRDefault="00ED4C13" w:rsidP="00515DE5">
            <w:r w:rsidRPr="00F169E4">
              <w:t>0.14</w:t>
            </w:r>
          </w:p>
        </w:tc>
        <w:tc>
          <w:tcPr>
            <w:tcW w:w="0" w:type="auto"/>
            <w:shd w:val="clear" w:color="auto" w:fill="auto"/>
            <w:noWrap/>
            <w:vAlign w:val="bottom"/>
            <w:hideMark/>
          </w:tcPr>
          <w:p w14:paraId="758B0344" w14:textId="77777777" w:rsidR="00ED4C13" w:rsidRPr="00F169E4" w:rsidRDefault="00ED4C13" w:rsidP="00515DE5">
            <w:r w:rsidRPr="00F169E4">
              <w:t>4 FT PARSHALL</w:t>
            </w:r>
          </w:p>
        </w:tc>
      </w:tr>
      <w:tr w:rsidR="00ED4C13" w:rsidRPr="00F169E4" w14:paraId="18C2DED3" w14:textId="77777777" w:rsidTr="00515DE5">
        <w:trPr>
          <w:trHeight w:val="300"/>
        </w:trPr>
        <w:tc>
          <w:tcPr>
            <w:tcW w:w="864" w:type="dxa"/>
            <w:shd w:val="clear" w:color="auto" w:fill="auto"/>
            <w:noWrap/>
            <w:vAlign w:val="bottom"/>
            <w:hideMark/>
          </w:tcPr>
          <w:p w14:paraId="09919E34" w14:textId="77777777" w:rsidR="00ED4C13" w:rsidRPr="00F169E4" w:rsidRDefault="00ED4C13" w:rsidP="00515DE5">
            <w:r w:rsidRPr="00F169E4">
              <w:t>2400589</w:t>
            </w:r>
          </w:p>
        </w:tc>
        <w:tc>
          <w:tcPr>
            <w:tcW w:w="2160" w:type="dxa"/>
            <w:shd w:val="clear" w:color="auto" w:fill="auto"/>
            <w:noWrap/>
            <w:vAlign w:val="bottom"/>
            <w:hideMark/>
          </w:tcPr>
          <w:p w14:paraId="326EF873" w14:textId="77777777" w:rsidR="00ED4C13" w:rsidRPr="00F169E4" w:rsidRDefault="00ED4C13" w:rsidP="00515DE5">
            <w:r w:rsidRPr="00F169E4">
              <w:t>SAN PEDRO D</w:t>
            </w:r>
          </w:p>
        </w:tc>
        <w:tc>
          <w:tcPr>
            <w:tcW w:w="1584" w:type="dxa"/>
            <w:shd w:val="clear" w:color="auto" w:fill="auto"/>
            <w:noWrap/>
            <w:vAlign w:val="bottom"/>
            <w:hideMark/>
          </w:tcPr>
          <w:p w14:paraId="663E1929" w14:textId="77777777" w:rsidR="00ED4C13" w:rsidRPr="00F169E4" w:rsidRDefault="00ED4C13" w:rsidP="00515DE5">
            <w:r w:rsidRPr="00F169E4">
              <w:t>5/7/2018 12:12</w:t>
            </w:r>
          </w:p>
        </w:tc>
        <w:tc>
          <w:tcPr>
            <w:tcW w:w="720" w:type="dxa"/>
            <w:shd w:val="clear" w:color="auto" w:fill="auto"/>
            <w:noWrap/>
            <w:vAlign w:val="bottom"/>
            <w:hideMark/>
          </w:tcPr>
          <w:p w14:paraId="77581B60" w14:textId="77777777" w:rsidR="00ED4C13" w:rsidRPr="00F169E4" w:rsidRDefault="00ED4C13" w:rsidP="00515DE5">
            <w:r w:rsidRPr="00F169E4">
              <w:t>0.89</w:t>
            </w:r>
          </w:p>
        </w:tc>
        <w:tc>
          <w:tcPr>
            <w:tcW w:w="933" w:type="dxa"/>
            <w:shd w:val="clear" w:color="auto" w:fill="auto"/>
            <w:noWrap/>
            <w:vAlign w:val="bottom"/>
            <w:hideMark/>
          </w:tcPr>
          <w:p w14:paraId="0A1F17C8" w14:textId="77777777" w:rsidR="00ED4C13" w:rsidRPr="00F169E4" w:rsidRDefault="00ED4C13" w:rsidP="00515DE5">
            <w:r w:rsidRPr="00F169E4">
              <w:t>17.9</w:t>
            </w:r>
          </w:p>
        </w:tc>
        <w:tc>
          <w:tcPr>
            <w:tcW w:w="1152" w:type="dxa"/>
            <w:shd w:val="clear" w:color="auto" w:fill="auto"/>
            <w:noWrap/>
            <w:vAlign w:val="bottom"/>
            <w:hideMark/>
          </w:tcPr>
          <w:p w14:paraId="65E00854" w14:textId="77777777" w:rsidR="00ED4C13" w:rsidRPr="00F169E4" w:rsidRDefault="00ED4C13" w:rsidP="00515DE5">
            <w:r w:rsidRPr="00F169E4">
              <w:t>0.18</w:t>
            </w:r>
          </w:p>
        </w:tc>
        <w:tc>
          <w:tcPr>
            <w:tcW w:w="0" w:type="auto"/>
            <w:shd w:val="clear" w:color="auto" w:fill="auto"/>
            <w:noWrap/>
            <w:vAlign w:val="bottom"/>
            <w:hideMark/>
          </w:tcPr>
          <w:p w14:paraId="5EAC72F4" w14:textId="77777777" w:rsidR="00ED4C13" w:rsidRPr="00F169E4" w:rsidRDefault="00ED4C13" w:rsidP="00515DE5">
            <w:r w:rsidRPr="00F169E4">
              <w:t>4 FT PARSHALL</w:t>
            </w:r>
          </w:p>
        </w:tc>
      </w:tr>
      <w:tr w:rsidR="00ED4C13" w:rsidRPr="00F169E4" w14:paraId="56F2BC9E" w14:textId="77777777" w:rsidTr="00515DE5">
        <w:trPr>
          <w:trHeight w:val="300"/>
        </w:trPr>
        <w:tc>
          <w:tcPr>
            <w:tcW w:w="864" w:type="dxa"/>
            <w:shd w:val="clear" w:color="auto" w:fill="auto"/>
            <w:noWrap/>
            <w:vAlign w:val="bottom"/>
            <w:hideMark/>
          </w:tcPr>
          <w:p w14:paraId="06EAF283" w14:textId="77777777" w:rsidR="00ED4C13" w:rsidRPr="00F169E4" w:rsidRDefault="00ED4C13" w:rsidP="00515DE5">
            <w:r w:rsidRPr="00F169E4">
              <w:t>2400589</w:t>
            </w:r>
          </w:p>
        </w:tc>
        <w:tc>
          <w:tcPr>
            <w:tcW w:w="2160" w:type="dxa"/>
            <w:shd w:val="clear" w:color="auto" w:fill="auto"/>
            <w:noWrap/>
            <w:vAlign w:val="bottom"/>
            <w:hideMark/>
          </w:tcPr>
          <w:p w14:paraId="7E66455B" w14:textId="77777777" w:rsidR="00ED4C13" w:rsidRPr="00F169E4" w:rsidRDefault="00ED4C13" w:rsidP="00515DE5">
            <w:r w:rsidRPr="00F169E4">
              <w:t>SAN PEDRO D</w:t>
            </w:r>
          </w:p>
        </w:tc>
        <w:tc>
          <w:tcPr>
            <w:tcW w:w="1584" w:type="dxa"/>
            <w:shd w:val="clear" w:color="auto" w:fill="auto"/>
            <w:noWrap/>
            <w:vAlign w:val="bottom"/>
            <w:hideMark/>
          </w:tcPr>
          <w:p w14:paraId="347FB5FC" w14:textId="77777777" w:rsidR="00ED4C13" w:rsidRPr="00F169E4" w:rsidRDefault="00ED4C13" w:rsidP="00515DE5">
            <w:r w:rsidRPr="00F169E4">
              <w:t>5/8/2018 11:51</w:t>
            </w:r>
          </w:p>
        </w:tc>
        <w:tc>
          <w:tcPr>
            <w:tcW w:w="720" w:type="dxa"/>
            <w:shd w:val="clear" w:color="auto" w:fill="auto"/>
            <w:noWrap/>
            <w:vAlign w:val="bottom"/>
            <w:hideMark/>
          </w:tcPr>
          <w:p w14:paraId="22755D30" w14:textId="77777777" w:rsidR="00ED4C13" w:rsidRPr="00F169E4" w:rsidRDefault="00ED4C13" w:rsidP="00515DE5">
            <w:r w:rsidRPr="00F169E4">
              <w:t>0.69</w:t>
            </w:r>
          </w:p>
        </w:tc>
        <w:tc>
          <w:tcPr>
            <w:tcW w:w="933" w:type="dxa"/>
            <w:shd w:val="clear" w:color="auto" w:fill="auto"/>
            <w:noWrap/>
            <w:vAlign w:val="bottom"/>
            <w:hideMark/>
          </w:tcPr>
          <w:p w14:paraId="0B84CFB6" w14:textId="77777777" w:rsidR="00ED4C13" w:rsidRPr="00F169E4" w:rsidRDefault="00ED4C13" w:rsidP="00515DE5">
            <w:r w:rsidRPr="00F169E4">
              <w:t>12.8</w:t>
            </w:r>
          </w:p>
        </w:tc>
        <w:tc>
          <w:tcPr>
            <w:tcW w:w="1152" w:type="dxa"/>
            <w:shd w:val="clear" w:color="auto" w:fill="auto"/>
            <w:noWrap/>
            <w:vAlign w:val="bottom"/>
            <w:hideMark/>
          </w:tcPr>
          <w:p w14:paraId="0121215C" w14:textId="77777777" w:rsidR="00ED4C13" w:rsidRPr="00F169E4" w:rsidRDefault="00ED4C13" w:rsidP="00515DE5">
            <w:r w:rsidRPr="00F169E4">
              <w:t>0.18</w:t>
            </w:r>
          </w:p>
        </w:tc>
        <w:tc>
          <w:tcPr>
            <w:tcW w:w="0" w:type="auto"/>
            <w:shd w:val="clear" w:color="auto" w:fill="auto"/>
            <w:noWrap/>
            <w:vAlign w:val="bottom"/>
            <w:hideMark/>
          </w:tcPr>
          <w:p w14:paraId="6F096849" w14:textId="77777777" w:rsidR="00ED4C13" w:rsidRPr="00F169E4" w:rsidRDefault="00ED4C13" w:rsidP="00515DE5">
            <w:r w:rsidRPr="00F169E4">
              <w:t>4 FT PARSHALL</w:t>
            </w:r>
          </w:p>
        </w:tc>
      </w:tr>
      <w:tr w:rsidR="00ED4C13" w:rsidRPr="00F169E4" w14:paraId="6D3A6956" w14:textId="77777777" w:rsidTr="00515DE5">
        <w:trPr>
          <w:trHeight w:val="300"/>
        </w:trPr>
        <w:tc>
          <w:tcPr>
            <w:tcW w:w="864" w:type="dxa"/>
            <w:shd w:val="clear" w:color="auto" w:fill="auto"/>
            <w:noWrap/>
            <w:vAlign w:val="bottom"/>
            <w:hideMark/>
          </w:tcPr>
          <w:p w14:paraId="393AE7C5" w14:textId="77777777" w:rsidR="00ED4C13" w:rsidRPr="00F169E4" w:rsidRDefault="00ED4C13" w:rsidP="00515DE5">
            <w:r w:rsidRPr="00F169E4">
              <w:t>2400594</w:t>
            </w:r>
          </w:p>
        </w:tc>
        <w:tc>
          <w:tcPr>
            <w:tcW w:w="2160" w:type="dxa"/>
            <w:shd w:val="clear" w:color="auto" w:fill="auto"/>
            <w:noWrap/>
            <w:vAlign w:val="bottom"/>
            <w:hideMark/>
          </w:tcPr>
          <w:p w14:paraId="23DA3966" w14:textId="77777777" w:rsidR="00ED4C13" w:rsidRPr="00F169E4" w:rsidRDefault="00ED4C13" w:rsidP="00515DE5">
            <w:r w:rsidRPr="00F169E4">
              <w:t>VALLEJOS D</w:t>
            </w:r>
          </w:p>
        </w:tc>
        <w:tc>
          <w:tcPr>
            <w:tcW w:w="1584" w:type="dxa"/>
            <w:shd w:val="clear" w:color="auto" w:fill="auto"/>
            <w:noWrap/>
            <w:vAlign w:val="bottom"/>
            <w:hideMark/>
          </w:tcPr>
          <w:p w14:paraId="05D8C6D0" w14:textId="77777777" w:rsidR="00ED4C13" w:rsidRPr="00F169E4" w:rsidRDefault="00ED4C13" w:rsidP="00515DE5">
            <w:r w:rsidRPr="00F169E4">
              <w:t>5/3/2012 14:07</w:t>
            </w:r>
          </w:p>
        </w:tc>
        <w:tc>
          <w:tcPr>
            <w:tcW w:w="720" w:type="dxa"/>
            <w:shd w:val="clear" w:color="auto" w:fill="auto"/>
            <w:noWrap/>
            <w:vAlign w:val="bottom"/>
            <w:hideMark/>
          </w:tcPr>
          <w:p w14:paraId="684FDB59" w14:textId="77777777" w:rsidR="00ED4C13" w:rsidRPr="00F169E4" w:rsidRDefault="00ED4C13" w:rsidP="00515DE5">
            <w:r w:rsidRPr="00F169E4">
              <w:t>0.6</w:t>
            </w:r>
          </w:p>
        </w:tc>
        <w:tc>
          <w:tcPr>
            <w:tcW w:w="933" w:type="dxa"/>
            <w:shd w:val="clear" w:color="auto" w:fill="auto"/>
            <w:noWrap/>
            <w:vAlign w:val="bottom"/>
            <w:hideMark/>
          </w:tcPr>
          <w:p w14:paraId="5A9ED19A" w14:textId="77777777" w:rsidR="00ED4C13" w:rsidRPr="00F169E4" w:rsidRDefault="00ED4C13" w:rsidP="00515DE5">
            <w:r w:rsidRPr="00F169E4">
              <w:t>7.21</w:t>
            </w:r>
          </w:p>
        </w:tc>
        <w:tc>
          <w:tcPr>
            <w:tcW w:w="1152" w:type="dxa"/>
            <w:shd w:val="clear" w:color="auto" w:fill="auto"/>
            <w:noWrap/>
            <w:vAlign w:val="bottom"/>
            <w:hideMark/>
          </w:tcPr>
          <w:p w14:paraId="19DBECD8" w14:textId="77777777" w:rsidR="00ED4C13" w:rsidRPr="00F169E4" w:rsidRDefault="00ED4C13" w:rsidP="00515DE5">
            <w:r w:rsidRPr="00F169E4">
              <w:t>0.12</w:t>
            </w:r>
          </w:p>
        </w:tc>
        <w:tc>
          <w:tcPr>
            <w:tcW w:w="0" w:type="auto"/>
            <w:shd w:val="clear" w:color="auto" w:fill="auto"/>
            <w:noWrap/>
            <w:vAlign w:val="bottom"/>
            <w:hideMark/>
          </w:tcPr>
          <w:p w14:paraId="2519E387" w14:textId="77777777" w:rsidR="00ED4C13" w:rsidRPr="00F169E4" w:rsidRDefault="00ED4C13" w:rsidP="00515DE5">
            <w:r w:rsidRPr="00F169E4">
              <w:t>N. P.F.3.'S. P.F*</w:t>
            </w:r>
          </w:p>
        </w:tc>
      </w:tr>
      <w:tr w:rsidR="00ED4C13" w:rsidRPr="00F169E4" w14:paraId="57ED20B6" w14:textId="77777777" w:rsidTr="00515DE5">
        <w:trPr>
          <w:trHeight w:val="300"/>
        </w:trPr>
        <w:tc>
          <w:tcPr>
            <w:tcW w:w="864" w:type="dxa"/>
            <w:shd w:val="clear" w:color="auto" w:fill="auto"/>
            <w:noWrap/>
            <w:vAlign w:val="bottom"/>
            <w:hideMark/>
          </w:tcPr>
          <w:p w14:paraId="74E80A64" w14:textId="77777777" w:rsidR="00ED4C13" w:rsidRPr="00F169E4" w:rsidRDefault="00ED4C13" w:rsidP="00515DE5">
            <w:r w:rsidRPr="00F169E4">
              <w:t>2400594</w:t>
            </w:r>
          </w:p>
        </w:tc>
        <w:tc>
          <w:tcPr>
            <w:tcW w:w="2160" w:type="dxa"/>
            <w:shd w:val="clear" w:color="auto" w:fill="auto"/>
            <w:noWrap/>
            <w:vAlign w:val="bottom"/>
            <w:hideMark/>
          </w:tcPr>
          <w:p w14:paraId="04E38BCD" w14:textId="77777777" w:rsidR="00ED4C13" w:rsidRPr="00F169E4" w:rsidRDefault="00ED4C13" w:rsidP="00515DE5">
            <w:r w:rsidRPr="00F169E4">
              <w:t>VALLEJOS D</w:t>
            </w:r>
          </w:p>
        </w:tc>
        <w:tc>
          <w:tcPr>
            <w:tcW w:w="1584" w:type="dxa"/>
            <w:shd w:val="clear" w:color="auto" w:fill="auto"/>
            <w:noWrap/>
            <w:vAlign w:val="bottom"/>
            <w:hideMark/>
          </w:tcPr>
          <w:p w14:paraId="2876F97C" w14:textId="77777777" w:rsidR="00ED4C13" w:rsidRPr="00F169E4" w:rsidRDefault="00ED4C13" w:rsidP="00515DE5">
            <w:r w:rsidRPr="00F169E4">
              <w:t>5/29/2013 13:43</w:t>
            </w:r>
          </w:p>
        </w:tc>
        <w:tc>
          <w:tcPr>
            <w:tcW w:w="720" w:type="dxa"/>
            <w:shd w:val="clear" w:color="auto" w:fill="auto"/>
            <w:noWrap/>
            <w:vAlign w:val="bottom"/>
            <w:hideMark/>
          </w:tcPr>
          <w:p w14:paraId="774DE4DB" w14:textId="77777777" w:rsidR="00ED4C13" w:rsidRPr="00F169E4" w:rsidRDefault="00ED4C13" w:rsidP="00515DE5">
            <w:r w:rsidRPr="00F169E4">
              <w:t>0.53</w:t>
            </w:r>
          </w:p>
        </w:tc>
        <w:tc>
          <w:tcPr>
            <w:tcW w:w="933" w:type="dxa"/>
            <w:shd w:val="clear" w:color="auto" w:fill="auto"/>
            <w:noWrap/>
            <w:vAlign w:val="bottom"/>
            <w:hideMark/>
          </w:tcPr>
          <w:p w14:paraId="0251AB76" w14:textId="77777777" w:rsidR="00ED4C13" w:rsidRPr="00F169E4" w:rsidRDefault="00ED4C13" w:rsidP="00515DE5">
            <w:r w:rsidRPr="00F169E4">
              <w:t>4.63</w:t>
            </w:r>
          </w:p>
        </w:tc>
        <w:tc>
          <w:tcPr>
            <w:tcW w:w="1152" w:type="dxa"/>
            <w:shd w:val="clear" w:color="auto" w:fill="auto"/>
            <w:noWrap/>
            <w:vAlign w:val="bottom"/>
            <w:hideMark/>
          </w:tcPr>
          <w:p w14:paraId="122B71C3" w14:textId="77777777" w:rsidR="00ED4C13" w:rsidRPr="00F169E4" w:rsidRDefault="00ED4C13" w:rsidP="00515DE5">
            <w:r w:rsidRPr="00F169E4">
              <w:t>0.01</w:t>
            </w:r>
          </w:p>
        </w:tc>
        <w:tc>
          <w:tcPr>
            <w:tcW w:w="0" w:type="auto"/>
            <w:shd w:val="clear" w:color="auto" w:fill="auto"/>
            <w:noWrap/>
            <w:vAlign w:val="bottom"/>
            <w:hideMark/>
          </w:tcPr>
          <w:p w14:paraId="27B7F98B" w14:textId="77777777" w:rsidR="00ED4C13" w:rsidRPr="00F169E4" w:rsidRDefault="00ED4C13" w:rsidP="00515DE5">
            <w:r w:rsidRPr="00F169E4">
              <w:t>N. P.F.3.'S. P.F*</w:t>
            </w:r>
          </w:p>
        </w:tc>
      </w:tr>
      <w:tr w:rsidR="00ED4C13" w:rsidRPr="00F169E4" w14:paraId="2E3122AA" w14:textId="77777777" w:rsidTr="00515DE5">
        <w:trPr>
          <w:trHeight w:val="300"/>
        </w:trPr>
        <w:tc>
          <w:tcPr>
            <w:tcW w:w="864" w:type="dxa"/>
            <w:shd w:val="clear" w:color="auto" w:fill="auto"/>
            <w:noWrap/>
            <w:vAlign w:val="bottom"/>
            <w:hideMark/>
          </w:tcPr>
          <w:p w14:paraId="3F0CD071" w14:textId="77777777" w:rsidR="00ED4C13" w:rsidRPr="00F169E4" w:rsidRDefault="00ED4C13" w:rsidP="00515DE5">
            <w:r w:rsidRPr="00F169E4">
              <w:lastRenderedPageBreak/>
              <w:t>2400594</w:t>
            </w:r>
          </w:p>
        </w:tc>
        <w:tc>
          <w:tcPr>
            <w:tcW w:w="2160" w:type="dxa"/>
            <w:shd w:val="clear" w:color="auto" w:fill="auto"/>
            <w:noWrap/>
            <w:vAlign w:val="bottom"/>
            <w:hideMark/>
          </w:tcPr>
          <w:p w14:paraId="69A54F39" w14:textId="77777777" w:rsidR="00ED4C13" w:rsidRPr="00F169E4" w:rsidRDefault="00ED4C13" w:rsidP="00515DE5">
            <w:r w:rsidRPr="00F169E4">
              <w:t>VALLEJOS D</w:t>
            </w:r>
          </w:p>
        </w:tc>
        <w:tc>
          <w:tcPr>
            <w:tcW w:w="1584" w:type="dxa"/>
            <w:shd w:val="clear" w:color="auto" w:fill="auto"/>
            <w:noWrap/>
            <w:vAlign w:val="bottom"/>
            <w:hideMark/>
          </w:tcPr>
          <w:p w14:paraId="05DD2530" w14:textId="77777777" w:rsidR="00ED4C13" w:rsidRPr="00F169E4" w:rsidRDefault="00ED4C13" w:rsidP="00515DE5">
            <w:r w:rsidRPr="00F169E4">
              <w:t>5/29/2013 14:04</w:t>
            </w:r>
          </w:p>
        </w:tc>
        <w:tc>
          <w:tcPr>
            <w:tcW w:w="720" w:type="dxa"/>
            <w:shd w:val="clear" w:color="auto" w:fill="auto"/>
            <w:noWrap/>
            <w:vAlign w:val="bottom"/>
            <w:hideMark/>
          </w:tcPr>
          <w:p w14:paraId="0FE84FFF" w14:textId="77777777" w:rsidR="00ED4C13" w:rsidRPr="00F169E4" w:rsidRDefault="00ED4C13" w:rsidP="00515DE5">
            <w:r w:rsidRPr="00F169E4">
              <w:t>0.56</w:t>
            </w:r>
          </w:p>
        </w:tc>
        <w:tc>
          <w:tcPr>
            <w:tcW w:w="933" w:type="dxa"/>
            <w:shd w:val="clear" w:color="auto" w:fill="auto"/>
            <w:noWrap/>
            <w:vAlign w:val="bottom"/>
            <w:hideMark/>
          </w:tcPr>
          <w:p w14:paraId="5E51ADE5" w14:textId="77777777" w:rsidR="00ED4C13" w:rsidRPr="00F169E4" w:rsidRDefault="00ED4C13" w:rsidP="00515DE5">
            <w:r w:rsidRPr="00F169E4">
              <w:t>1.89</w:t>
            </w:r>
          </w:p>
        </w:tc>
        <w:tc>
          <w:tcPr>
            <w:tcW w:w="1152" w:type="dxa"/>
            <w:shd w:val="clear" w:color="auto" w:fill="auto"/>
            <w:noWrap/>
            <w:vAlign w:val="bottom"/>
            <w:hideMark/>
          </w:tcPr>
          <w:p w14:paraId="7E89163C" w14:textId="77777777" w:rsidR="00ED4C13" w:rsidRPr="00F169E4" w:rsidRDefault="00ED4C13" w:rsidP="00515DE5">
            <w:r w:rsidRPr="00F169E4">
              <w:t>-0.09</w:t>
            </w:r>
          </w:p>
        </w:tc>
        <w:tc>
          <w:tcPr>
            <w:tcW w:w="0" w:type="auto"/>
            <w:shd w:val="clear" w:color="auto" w:fill="auto"/>
            <w:noWrap/>
            <w:vAlign w:val="bottom"/>
            <w:hideMark/>
          </w:tcPr>
          <w:p w14:paraId="6C26F926" w14:textId="77777777" w:rsidR="00ED4C13" w:rsidRPr="00F169E4" w:rsidRDefault="00ED4C13" w:rsidP="00515DE5">
            <w:r w:rsidRPr="00F169E4">
              <w:t>N. P.F.3.'S. P.F*</w:t>
            </w:r>
          </w:p>
        </w:tc>
      </w:tr>
      <w:tr w:rsidR="00ED4C13" w:rsidRPr="00F169E4" w14:paraId="07939956" w14:textId="77777777" w:rsidTr="00515DE5">
        <w:trPr>
          <w:trHeight w:val="300"/>
        </w:trPr>
        <w:tc>
          <w:tcPr>
            <w:tcW w:w="864" w:type="dxa"/>
            <w:shd w:val="clear" w:color="auto" w:fill="auto"/>
            <w:noWrap/>
            <w:vAlign w:val="bottom"/>
            <w:hideMark/>
          </w:tcPr>
          <w:p w14:paraId="2E0B90FA" w14:textId="77777777" w:rsidR="00ED4C13" w:rsidRPr="00F169E4" w:rsidRDefault="00ED4C13" w:rsidP="00515DE5">
            <w:r w:rsidRPr="00F169E4">
              <w:t>2400594</w:t>
            </w:r>
          </w:p>
        </w:tc>
        <w:tc>
          <w:tcPr>
            <w:tcW w:w="2160" w:type="dxa"/>
            <w:shd w:val="clear" w:color="auto" w:fill="auto"/>
            <w:noWrap/>
            <w:vAlign w:val="bottom"/>
            <w:hideMark/>
          </w:tcPr>
          <w:p w14:paraId="0CC589A9" w14:textId="77777777" w:rsidR="00ED4C13" w:rsidRPr="00F169E4" w:rsidRDefault="00ED4C13" w:rsidP="00515DE5">
            <w:r w:rsidRPr="00F169E4">
              <w:t>VALLEJOS D</w:t>
            </w:r>
          </w:p>
        </w:tc>
        <w:tc>
          <w:tcPr>
            <w:tcW w:w="1584" w:type="dxa"/>
            <w:shd w:val="clear" w:color="auto" w:fill="auto"/>
            <w:noWrap/>
            <w:vAlign w:val="bottom"/>
            <w:hideMark/>
          </w:tcPr>
          <w:p w14:paraId="113ECCC6" w14:textId="77777777" w:rsidR="00ED4C13" w:rsidRPr="00F169E4" w:rsidRDefault="00ED4C13" w:rsidP="00515DE5">
            <w:r w:rsidRPr="00F169E4">
              <w:t>5/7/2014 12:52</w:t>
            </w:r>
          </w:p>
        </w:tc>
        <w:tc>
          <w:tcPr>
            <w:tcW w:w="720" w:type="dxa"/>
            <w:shd w:val="clear" w:color="auto" w:fill="auto"/>
            <w:noWrap/>
            <w:vAlign w:val="bottom"/>
            <w:hideMark/>
          </w:tcPr>
          <w:p w14:paraId="31427A22" w14:textId="77777777" w:rsidR="00ED4C13" w:rsidRPr="00F169E4" w:rsidRDefault="00ED4C13" w:rsidP="00515DE5">
            <w:r w:rsidRPr="00F169E4">
              <w:t>0.54</w:t>
            </w:r>
          </w:p>
        </w:tc>
        <w:tc>
          <w:tcPr>
            <w:tcW w:w="933" w:type="dxa"/>
            <w:shd w:val="clear" w:color="auto" w:fill="auto"/>
            <w:noWrap/>
            <w:vAlign w:val="bottom"/>
            <w:hideMark/>
          </w:tcPr>
          <w:p w14:paraId="5E5438A6" w14:textId="77777777" w:rsidR="00ED4C13" w:rsidRPr="00F169E4" w:rsidRDefault="00ED4C13" w:rsidP="00515DE5">
            <w:r w:rsidRPr="00F169E4">
              <w:t>5.03</w:t>
            </w:r>
          </w:p>
        </w:tc>
        <w:tc>
          <w:tcPr>
            <w:tcW w:w="1152" w:type="dxa"/>
            <w:shd w:val="clear" w:color="auto" w:fill="auto"/>
            <w:noWrap/>
            <w:vAlign w:val="bottom"/>
            <w:hideMark/>
          </w:tcPr>
          <w:p w14:paraId="600E3163" w14:textId="77777777" w:rsidR="00ED4C13" w:rsidRPr="00F169E4" w:rsidRDefault="00ED4C13" w:rsidP="00515DE5">
            <w:r w:rsidRPr="00F169E4">
              <w:t>0.03</w:t>
            </w:r>
          </w:p>
        </w:tc>
        <w:tc>
          <w:tcPr>
            <w:tcW w:w="0" w:type="auto"/>
            <w:shd w:val="clear" w:color="auto" w:fill="auto"/>
            <w:noWrap/>
            <w:vAlign w:val="bottom"/>
            <w:hideMark/>
          </w:tcPr>
          <w:p w14:paraId="1B899130" w14:textId="77777777" w:rsidR="00ED4C13" w:rsidRPr="00F169E4" w:rsidRDefault="00ED4C13" w:rsidP="00515DE5">
            <w:r w:rsidRPr="00F169E4">
              <w:t>N. P.F.3.'S. P.F*</w:t>
            </w:r>
          </w:p>
        </w:tc>
      </w:tr>
      <w:tr w:rsidR="00ED4C13" w:rsidRPr="00F169E4" w14:paraId="313DD693" w14:textId="77777777" w:rsidTr="00515DE5">
        <w:trPr>
          <w:trHeight w:val="300"/>
        </w:trPr>
        <w:tc>
          <w:tcPr>
            <w:tcW w:w="864" w:type="dxa"/>
            <w:shd w:val="clear" w:color="auto" w:fill="auto"/>
            <w:noWrap/>
            <w:vAlign w:val="bottom"/>
            <w:hideMark/>
          </w:tcPr>
          <w:p w14:paraId="446E22E0" w14:textId="77777777" w:rsidR="00ED4C13" w:rsidRPr="00F169E4" w:rsidRDefault="00ED4C13" w:rsidP="00515DE5">
            <w:r w:rsidRPr="00F169E4">
              <w:t>2400594</w:t>
            </w:r>
          </w:p>
        </w:tc>
        <w:tc>
          <w:tcPr>
            <w:tcW w:w="2160" w:type="dxa"/>
            <w:shd w:val="clear" w:color="auto" w:fill="auto"/>
            <w:noWrap/>
            <w:vAlign w:val="bottom"/>
            <w:hideMark/>
          </w:tcPr>
          <w:p w14:paraId="503CD2C6" w14:textId="77777777" w:rsidR="00ED4C13" w:rsidRPr="00F169E4" w:rsidRDefault="00ED4C13" w:rsidP="00515DE5">
            <w:r w:rsidRPr="00F169E4">
              <w:t>VALLEJOS D</w:t>
            </w:r>
          </w:p>
        </w:tc>
        <w:tc>
          <w:tcPr>
            <w:tcW w:w="1584" w:type="dxa"/>
            <w:shd w:val="clear" w:color="auto" w:fill="auto"/>
            <w:noWrap/>
            <w:vAlign w:val="bottom"/>
            <w:hideMark/>
          </w:tcPr>
          <w:p w14:paraId="486EE93E" w14:textId="77777777" w:rsidR="00ED4C13" w:rsidRPr="00F169E4" w:rsidRDefault="00ED4C13" w:rsidP="00515DE5">
            <w:r w:rsidRPr="00F169E4">
              <w:t>5/7/2014 13:17</w:t>
            </w:r>
          </w:p>
        </w:tc>
        <w:tc>
          <w:tcPr>
            <w:tcW w:w="720" w:type="dxa"/>
            <w:shd w:val="clear" w:color="auto" w:fill="auto"/>
            <w:noWrap/>
            <w:vAlign w:val="bottom"/>
            <w:hideMark/>
          </w:tcPr>
          <w:p w14:paraId="61F6DE44" w14:textId="77777777" w:rsidR="00ED4C13" w:rsidRPr="00F169E4" w:rsidRDefault="00ED4C13" w:rsidP="00515DE5">
            <w:r w:rsidRPr="00F169E4">
              <w:t>0.77</w:t>
            </w:r>
          </w:p>
        </w:tc>
        <w:tc>
          <w:tcPr>
            <w:tcW w:w="933" w:type="dxa"/>
            <w:shd w:val="clear" w:color="auto" w:fill="auto"/>
            <w:noWrap/>
            <w:vAlign w:val="bottom"/>
            <w:hideMark/>
          </w:tcPr>
          <w:p w14:paraId="56B9C260" w14:textId="77777777" w:rsidR="00ED4C13" w:rsidRPr="00F169E4" w:rsidRDefault="00ED4C13" w:rsidP="00515DE5">
            <w:r w:rsidRPr="00F169E4">
              <w:t>4</w:t>
            </w:r>
          </w:p>
        </w:tc>
        <w:tc>
          <w:tcPr>
            <w:tcW w:w="1152" w:type="dxa"/>
            <w:shd w:val="clear" w:color="auto" w:fill="auto"/>
            <w:noWrap/>
            <w:vAlign w:val="bottom"/>
            <w:hideMark/>
          </w:tcPr>
          <w:p w14:paraId="2F62B764" w14:textId="77777777" w:rsidR="00ED4C13" w:rsidRPr="00F169E4" w:rsidRDefault="00ED4C13" w:rsidP="00515DE5">
            <w:r w:rsidRPr="00F169E4">
              <w:t>0</w:t>
            </w:r>
          </w:p>
        </w:tc>
        <w:tc>
          <w:tcPr>
            <w:tcW w:w="0" w:type="auto"/>
            <w:shd w:val="clear" w:color="auto" w:fill="auto"/>
            <w:noWrap/>
            <w:vAlign w:val="bottom"/>
            <w:hideMark/>
          </w:tcPr>
          <w:p w14:paraId="79223AFC" w14:textId="77777777" w:rsidR="00ED4C13" w:rsidRPr="00F169E4" w:rsidRDefault="00ED4C13" w:rsidP="00515DE5">
            <w:r w:rsidRPr="00F169E4">
              <w:t>N. P.F.3.'S. P.F*</w:t>
            </w:r>
          </w:p>
        </w:tc>
      </w:tr>
      <w:tr w:rsidR="00ED4C13" w:rsidRPr="00F169E4" w14:paraId="44256BCC" w14:textId="77777777" w:rsidTr="00515DE5">
        <w:trPr>
          <w:trHeight w:val="300"/>
        </w:trPr>
        <w:tc>
          <w:tcPr>
            <w:tcW w:w="864" w:type="dxa"/>
            <w:shd w:val="clear" w:color="auto" w:fill="auto"/>
            <w:noWrap/>
            <w:vAlign w:val="bottom"/>
            <w:hideMark/>
          </w:tcPr>
          <w:p w14:paraId="2C5D9727" w14:textId="77777777" w:rsidR="00ED4C13" w:rsidRPr="00F169E4" w:rsidRDefault="00ED4C13" w:rsidP="00515DE5">
            <w:r w:rsidRPr="00F169E4">
              <w:t>2400594</w:t>
            </w:r>
          </w:p>
        </w:tc>
        <w:tc>
          <w:tcPr>
            <w:tcW w:w="2160" w:type="dxa"/>
            <w:shd w:val="clear" w:color="auto" w:fill="auto"/>
            <w:noWrap/>
            <w:vAlign w:val="bottom"/>
            <w:hideMark/>
          </w:tcPr>
          <w:p w14:paraId="1D7C6D2A" w14:textId="77777777" w:rsidR="00ED4C13" w:rsidRPr="00F169E4" w:rsidRDefault="00ED4C13" w:rsidP="00515DE5">
            <w:r w:rsidRPr="00F169E4">
              <w:t>VALLEJOS D</w:t>
            </w:r>
          </w:p>
        </w:tc>
        <w:tc>
          <w:tcPr>
            <w:tcW w:w="1584" w:type="dxa"/>
            <w:shd w:val="clear" w:color="auto" w:fill="auto"/>
            <w:noWrap/>
            <w:vAlign w:val="bottom"/>
            <w:hideMark/>
          </w:tcPr>
          <w:p w14:paraId="4974AE5D" w14:textId="77777777" w:rsidR="00ED4C13" w:rsidRPr="00F169E4" w:rsidRDefault="00ED4C13" w:rsidP="00515DE5">
            <w:r w:rsidRPr="00F169E4">
              <w:t>6/11/2014 11:01</w:t>
            </w:r>
          </w:p>
        </w:tc>
        <w:tc>
          <w:tcPr>
            <w:tcW w:w="720" w:type="dxa"/>
            <w:shd w:val="clear" w:color="auto" w:fill="auto"/>
            <w:noWrap/>
            <w:vAlign w:val="bottom"/>
            <w:hideMark/>
          </w:tcPr>
          <w:p w14:paraId="1C51F1EA" w14:textId="77777777" w:rsidR="00ED4C13" w:rsidRPr="00F169E4" w:rsidRDefault="00ED4C13" w:rsidP="00515DE5">
            <w:r w:rsidRPr="00F169E4">
              <w:t>0.9</w:t>
            </w:r>
          </w:p>
        </w:tc>
        <w:tc>
          <w:tcPr>
            <w:tcW w:w="933" w:type="dxa"/>
            <w:shd w:val="clear" w:color="auto" w:fill="auto"/>
            <w:noWrap/>
            <w:vAlign w:val="bottom"/>
            <w:hideMark/>
          </w:tcPr>
          <w:p w14:paraId="0EBA6678" w14:textId="77777777" w:rsidR="00ED4C13" w:rsidRPr="00F169E4" w:rsidRDefault="00ED4C13" w:rsidP="00515DE5">
            <w:r w:rsidRPr="00F169E4">
              <w:t>10.9</w:t>
            </w:r>
          </w:p>
        </w:tc>
        <w:tc>
          <w:tcPr>
            <w:tcW w:w="1152" w:type="dxa"/>
            <w:shd w:val="clear" w:color="auto" w:fill="auto"/>
            <w:noWrap/>
            <w:vAlign w:val="bottom"/>
            <w:hideMark/>
          </w:tcPr>
          <w:p w14:paraId="1FF9AF82" w14:textId="77777777" w:rsidR="00ED4C13" w:rsidRPr="00F169E4" w:rsidRDefault="00ED4C13" w:rsidP="00515DE5">
            <w:r w:rsidRPr="00F169E4">
              <w:t>0.04</w:t>
            </w:r>
          </w:p>
        </w:tc>
        <w:tc>
          <w:tcPr>
            <w:tcW w:w="0" w:type="auto"/>
            <w:shd w:val="clear" w:color="auto" w:fill="auto"/>
            <w:noWrap/>
            <w:vAlign w:val="bottom"/>
            <w:hideMark/>
          </w:tcPr>
          <w:p w14:paraId="48CEE49E" w14:textId="77777777" w:rsidR="00ED4C13" w:rsidRPr="00F169E4" w:rsidRDefault="00ED4C13" w:rsidP="00515DE5">
            <w:r w:rsidRPr="00F169E4">
              <w:t>N. P.F.3.'S. P.F*</w:t>
            </w:r>
          </w:p>
        </w:tc>
      </w:tr>
      <w:tr w:rsidR="00ED4C13" w:rsidRPr="00F169E4" w14:paraId="71EBFF2E" w14:textId="77777777" w:rsidTr="00515DE5">
        <w:trPr>
          <w:trHeight w:val="300"/>
        </w:trPr>
        <w:tc>
          <w:tcPr>
            <w:tcW w:w="864" w:type="dxa"/>
            <w:shd w:val="clear" w:color="auto" w:fill="auto"/>
            <w:noWrap/>
            <w:vAlign w:val="bottom"/>
            <w:hideMark/>
          </w:tcPr>
          <w:p w14:paraId="6AA54840" w14:textId="77777777" w:rsidR="00ED4C13" w:rsidRPr="00F169E4" w:rsidRDefault="00ED4C13" w:rsidP="00515DE5">
            <w:r w:rsidRPr="00F169E4">
              <w:t>2400594</w:t>
            </w:r>
          </w:p>
        </w:tc>
        <w:tc>
          <w:tcPr>
            <w:tcW w:w="2160" w:type="dxa"/>
            <w:shd w:val="clear" w:color="auto" w:fill="auto"/>
            <w:noWrap/>
            <w:vAlign w:val="bottom"/>
            <w:hideMark/>
          </w:tcPr>
          <w:p w14:paraId="61D1A29A" w14:textId="77777777" w:rsidR="00ED4C13" w:rsidRPr="00F169E4" w:rsidRDefault="00ED4C13" w:rsidP="00515DE5">
            <w:r w:rsidRPr="00F169E4">
              <w:t>VALLEJOS D</w:t>
            </w:r>
          </w:p>
        </w:tc>
        <w:tc>
          <w:tcPr>
            <w:tcW w:w="1584" w:type="dxa"/>
            <w:shd w:val="clear" w:color="auto" w:fill="auto"/>
            <w:noWrap/>
            <w:vAlign w:val="bottom"/>
            <w:hideMark/>
          </w:tcPr>
          <w:p w14:paraId="4257E89A" w14:textId="77777777" w:rsidR="00ED4C13" w:rsidRPr="00F169E4" w:rsidRDefault="00ED4C13" w:rsidP="00515DE5">
            <w:r w:rsidRPr="00F169E4">
              <w:t>6/11/2014 11:23</w:t>
            </w:r>
          </w:p>
        </w:tc>
        <w:tc>
          <w:tcPr>
            <w:tcW w:w="720" w:type="dxa"/>
            <w:shd w:val="clear" w:color="auto" w:fill="auto"/>
            <w:noWrap/>
            <w:vAlign w:val="bottom"/>
            <w:hideMark/>
          </w:tcPr>
          <w:p w14:paraId="4183430C" w14:textId="77777777" w:rsidR="00ED4C13" w:rsidRPr="00F169E4" w:rsidRDefault="00ED4C13" w:rsidP="00515DE5">
            <w:r w:rsidRPr="00F169E4">
              <w:t>1.04</w:t>
            </w:r>
          </w:p>
        </w:tc>
        <w:tc>
          <w:tcPr>
            <w:tcW w:w="933" w:type="dxa"/>
            <w:shd w:val="clear" w:color="auto" w:fill="auto"/>
            <w:noWrap/>
            <w:vAlign w:val="bottom"/>
            <w:hideMark/>
          </w:tcPr>
          <w:p w14:paraId="63AFFACD" w14:textId="77777777" w:rsidR="00ED4C13" w:rsidRPr="00F169E4" w:rsidRDefault="00ED4C13" w:rsidP="00515DE5">
            <w:r w:rsidRPr="00F169E4">
              <w:t>5.27</w:t>
            </w:r>
          </w:p>
        </w:tc>
        <w:tc>
          <w:tcPr>
            <w:tcW w:w="1152" w:type="dxa"/>
            <w:shd w:val="clear" w:color="auto" w:fill="auto"/>
            <w:noWrap/>
            <w:vAlign w:val="bottom"/>
            <w:hideMark/>
          </w:tcPr>
          <w:p w14:paraId="71356356" w14:textId="77777777" w:rsidR="00ED4C13" w:rsidRPr="00F169E4" w:rsidRDefault="00ED4C13" w:rsidP="00515DE5">
            <w:r w:rsidRPr="00F169E4">
              <w:t>-0.11 (-1.86%)</w:t>
            </w:r>
          </w:p>
        </w:tc>
        <w:tc>
          <w:tcPr>
            <w:tcW w:w="0" w:type="auto"/>
            <w:shd w:val="clear" w:color="auto" w:fill="auto"/>
            <w:noWrap/>
            <w:vAlign w:val="bottom"/>
            <w:hideMark/>
          </w:tcPr>
          <w:p w14:paraId="2830C46B" w14:textId="77777777" w:rsidR="00ED4C13" w:rsidRPr="00F169E4" w:rsidRDefault="00ED4C13" w:rsidP="00515DE5">
            <w:r w:rsidRPr="00F169E4">
              <w:t>N. P.F.3.'S. P.F*</w:t>
            </w:r>
          </w:p>
        </w:tc>
      </w:tr>
      <w:tr w:rsidR="00ED4C13" w:rsidRPr="00F169E4" w14:paraId="5402C084" w14:textId="77777777" w:rsidTr="00515DE5">
        <w:trPr>
          <w:trHeight w:val="300"/>
        </w:trPr>
        <w:tc>
          <w:tcPr>
            <w:tcW w:w="864" w:type="dxa"/>
            <w:shd w:val="clear" w:color="auto" w:fill="auto"/>
            <w:noWrap/>
            <w:vAlign w:val="bottom"/>
            <w:hideMark/>
          </w:tcPr>
          <w:p w14:paraId="05A97E67" w14:textId="77777777" w:rsidR="00ED4C13" w:rsidRPr="00F169E4" w:rsidRDefault="00ED4C13" w:rsidP="00515DE5">
            <w:r w:rsidRPr="00F169E4">
              <w:t>2400594</w:t>
            </w:r>
          </w:p>
        </w:tc>
        <w:tc>
          <w:tcPr>
            <w:tcW w:w="2160" w:type="dxa"/>
            <w:shd w:val="clear" w:color="auto" w:fill="auto"/>
            <w:noWrap/>
            <w:vAlign w:val="bottom"/>
            <w:hideMark/>
          </w:tcPr>
          <w:p w14:paraId="5262DE1A" w14:textId="77777777" w:rsidR="00ED4C13" w:rsidRPr="00F169E4" w:rsidRDefault="00ED4C13" w:rsidP="00515DE5">
            <w:r w:rsidRPr="00F169E4">
              <w:t>VALLEJOS D</w:t>
            </w:r>
          </w:p>
        </w:tc>
        <w:tc>
          <w:tcPr>
            <w:tcW w:w="1584" w:type="dxa"/>
            <w:shd w:val="clear" w:color="auto" w:fill="auto"/>
            <w:noWrap/>
            <w:vAlign w:val="bottom"/>
            <w:hideMark/>
          </w:tcPr>
          <w:p w14:paraId="35EF7D7D" w14:textId="77777777" w:rsidR="00ED4C13" w:rsidRPr="00F169E4" w:rsidRDefault="00ED4C13" w:rsidP="00515DE5">
            <w:r w:rsidRPr="00F169E4">
              <w:t>5/5/2015 15:38</w:t>
            </w:r>
          </w:p>
        </w:tc>
        <w:tc>
          <w:tcPr>
            <w:tcW w:w="720" w:type="dxa"/>
            <w:shd w:val="clear" w:color="auto" w:fill="auto"/>
            <w:noWrap/>
            <w:vAlign w:val="bottom"/>
            <w:hideMark/>
          </w:tcPr>
          <w:p w14:paraId="3FADE96B" w14:textId="77777777" w:rsidR="00ED4C13" w:rsidRPr="00F169E4" w:rsidRDefault="00ED4C13" w:rsidP="00515DE5">
            <w:r w:rsidRPr="00F169E4">
              <w:t>0.51</w:t>
            </w:r>
          </w:p>
        </w:tc>
        <w:tc>
          <w:tcPr>
            <w:tcW w:w="933" w:type="dxa"/>
            <w:shd w:val="clear" w:color="auto" w:fill="auto"/>
            <w:noWrap/>
            <w:vAlign w:val="bottom"/>
            <w:hideMark/>
          </w:tcPr>
          <w:p w14:paraId="0DE092E1" w14:textId="77777777" w:rsidR="00ED4C13" w:rsidRPr="00F169E4" w:rsidRDefault="00ED4C13" w:rsidP="00515DE5">
            <w:r w:rsidRPr="00F169E4">
              <w:t>4.56</w:t>
            </w:r>
          </w:p>
        </w:tc>
        <w:tc>
          <w:tcPr>
            <w:tcW w:w="1152" w:type="dxa"/>
            <w:shd w:val="clear" w:color="auto" w:fill="auto"/>
            <w:noWrap/>
            <w:vAlign w:val="bottom"/>
            <w:hideMark/>
          </w:tcPr>
          <w:p w14:paraId="7B6F6F84" w14:textId="77777777" w:rsidR="00ED4C13" w:rsidRPr="00F169E4" w:rsidRDefault="00ED4C13" w:rsidP="00515DE5">
            <w:r w:rsidRPr="00F169E4">
              <w:t>0.33</w:t>
            </w:r>
          </w:p>
        </w:tc>
        <w:tc>
          <w:tcPr>
            <w:tcW w:w="0" w:type="auto"/>
            <w:shd w:val="clear" w:color="auto" w:fill="auto"/>
            <w:noWrap/>
            <w:vAlign w:val="bottom"/>
            <w:hideMark/>
          </w:tcPr>
          <w:p w14:paraId="7D161A7A" w14:textId="77777777" w:rsidR="00ED4C13" w:rsidRPr="00F169E4" w:rsidRDefault="00ED4C13" w:rsidP="00515DE5">
            <w:r w:rsidRPr="00F169E4">
              <w:t>N. P.F.3.'S. P.F*</w:t>
            </w:r>
          </w:p>
        </w:tc>
      </w:tr>
      <w:tr w:rsidR="00ED4C13" w:rsidRPr="00F169E4" w14:paraId="0BD09F73" w14:textId="77777777" w:rsidTr="00515DE5">
        <w:trPr>
          <w:trHeight w:val="300"/>
        </w:trPr>
        <w:tc>
          <w:tcPr>
            <w:tcW w:w="864" w:type="dxa"/>
            <w:shd w:val="clear" w:color="auto" w:fill="auto"/>
            <w:noWrap/>
            <w:vAlign w:val="bottom"/>
            <w:hideMark/>
          </w:tcPr>
          <w:p w14:paraId="08A06E16" w14:textId="77777777" w:rsidR="00ED4C13" w:rsidRPr="00F169E4" w:rsidRDefault="00ED4C13" w:rsidP="00515DE5">
            <w:r w:rsidRPr="00F169E4">
              <w:t>2400594</w:t>
            </w:r>
          </w:p>
        </w:tc>
        <w:tc>
          <w:tcPr>
            <w:tcW w:w="2160" w:type="dxa"/>
            <w:shd w:val="clear" w:color="auto" w:fill="auto"/>
            <w:noWrap/>
            <w:vAlign w:val="bottom"/>
            <w:hideMark/>
          </w:tcPr>
          <w:p w14:paraId="0DABE536" w14:textId="77777777" w:rsidR="00ED4C13" w:rsidRPr="00F169E4" w:rsidRDefault="00ED4C13" w:rsidP="00515DE5">
            <w:r w:rsidRPr="00F169E4">
              <w:t>VALLEJOS D</w:t>
            </w:r>
          </w:p>
        </w:tc>
        <w:tc>
          <w:tcPr>
            <w:tcW w:w="1584" w:type="dxa"/>
            <w:shd w:val="clear" w:color="auto" w:fill="auto"/>
            <w:noWrap/>
            <w:vAlign w:val="bottom"/>
            <w:hideMark/>
          </w:tcPr>
          <w:p w14:paraId="16850A55" w14:textId="77777777" w:rsidR="00ED4C13" w:rsidRPr="00F169E4" w:rsidRDefault="00ED4C13" w:rsidP="00515DE5">
            <w:r w:rsidRPr="00F169E4">
              <w:t>5/5/2015 16:28</w:t>
            </w:r>
          </w:p>
        </w:tc>
        <w:tc>
          <w:tcPr>
            <w:tcW w:w="720" w:type="dxa"/>
            <w:shd w:val="clear" w:color="auto" w:fill="auto"/>
            <w:noWrap/>
            <w:vAlign w:val="bottom"/>
            <w:hideMark/>
          </w:tcPr>
          <w:p w14:paraId="08EA1DD3" w14:textId="77777777" w:rsidR="00ED4C13" w:rsidRPr="00F169E4" w:rsidRDefault="00ED4C13" w:rsidP="00515DE5">
            <w:r w:rsidRPr="00F169E4">
              <w:t>1.02</w:t>
            </w:r>
          </w:p>
        </w:tc>
        <w:tc>
          <w:tcPr>
            <w:tcW w:w="933" w:type="dxa"/>
            <w:shd w:val="clear" w:color="auto" w:fill="auto"/>
            <w:noWrap/>
            <w:vAlign w:val="bottom"/>
            <w:hideMark/>
          </w:tcPr>
          <w:p w14:paraId="1886CAF2" w14:textId="77777777" w:rsidR="00ED4C13" w:rsidRPr="00F169E4" w:rsidRDefault="00ED4C13" w:rsidP="00515DE5">
            <w:r w:rsidRPr="00F169E4">
              <w:t>5.3</w:t>
            </w:r>
          </w:p>
        </w:tc>
        <w:tc>
          <w:tcPr>
            <w:tcW w:w="1152" w:type="dxa"/>
            <w:shd w:val="clear" w:color="auto" w:fill="auto"/>
            <w:noWrap/>
            <w:vAlign w:val="bottom"/>
            <w:hideMark/>
          </w:tcPr>
          <w:p w14:paraId="06246E99" w14:textId="77777777" w:rsidR="00ED4C13" w:rsidRPr="00F169E4" w:rsidRDefault="00ED4C13" w:rsidP="00515DE5">
            <w:r w:rsidRPr="00F169E4">
              <w:t>-0.1</w:t>
            </w:r>
          </w:p>
        </w:tc>
        <w:tc>
          <w:tcPr>
            <w:tcW w:w="0" w:type="auto"/>
            <w:shd w:val="clear" w:color="auto" w:fill="auto"/>
            <w:noWrap/>
            <w:vAlign w:val="bottom"/>
            <w:hideMark/>
          </w:tcPr>
          <w:p w14:paraId="3EB39E67" w14:textId="77777777" w:rsidR="00ED4C13" w:rsidRPr="00F169E4" w:rsidRDefault="00ED4C13" w:rsidP="00515DE5">
            <w:r w:rsidRPr="00F169E4">
              <w:t>N. P.F.3.'S. P.F*</w:t>
            </w:r>
          </w:p>
        </w:tc>
      </w:tr>
      <w:tr w:rsidR="00ED4C13" w:rsidRPr="00F169E4" w14:paraId="35CFAF7B" w14:textId="77777777" w:rsidTr="00515DE5">
        <w:trPr>
          <w:trHeight w:val="300"/>
        </w:trPr>
        <w:tc>
          <w:tcPr>
            <w:tcW w:w="864" w:type="dxa"/>
            <w:shd w:val="clear" w:color="auto" w:fill="auto"/>
            <w:noWrap/>
            <w:vAlign w:val="bottom"/>
            <w:hideMark/>
          </w:tcPr>
          <w:p w14:paraId="5D81C3EF" w14:textId="77777777" w:rsidR="00ED4C13" w:rsidRPr="00F169E4" w:rsidRDefault="00ED4C13" w:rsidP="00515DE5">
            <w:r w:rsidRPr="00F169E4">
              <w:t>2400594</w:t>
            </w:r>
          </w:p>
        </w:tc>
        <w:tc>
          <w:tcPr>
            <w:tcW w:w="2160" w:type="dxa"/>
            <w:shd w:val="clear" w:color="auto" w:fill="auto"/>
            <w:noWrap/>
            <w:vAlign w:val="bottom"/>
            <w:hideMark/>
          </w:tcPr>
          <w:p w14:paraId="56469AC3" w14:textId="77777777" w:rsidR="00ED4C13" w:rsidRPr="00F169E4" w:rsidRDefault="00ED4C13" w:rsidP="00515DE5">
            <w:r w:rsidRPr="00F169E4">
              <w:t>VALLEJOS D</w:t>
            </w:r>
          </w:p>
        </w:tc>
        <w:tc>
          <w:tcPr>
            <w:tcW w:w="1584" w:type="dxa"/>
            <w:shd w:val="clear" w:color="auto" w:fill="auto"/>
            <w:noWrap/>
            <w:vAlign w:val="bottom"/>
            <w:hideMark/>
          </w:tcPr>
          <w:p w14:paraId="6DAC1D1A" w14:textId="77777777" w:rsidR="00ED4C13" w:rsidRPr="00F169E4" w:rsidRDefault="00ED4C13" w:rsidP="00515DE5">
            <w:r w:rsidRPr="00F169E4">
              <w:t>5/10/2017 14:52</w:t>
            </w:r>
          </w:p>
        </w:tc>
        <w:tc>
          <w:tcPr>
            <w:tcW w:w="720" w:type="dxa"/>
            <w:shd w:val="clear" w:color="auto" w:fill="auto"/>
            <w:noWrap/>
            <w:vAlign w:val="bottom"/>
            <w:hideMark/>
          </w:tcPr>
          <w:p w14:paraId="7EE56EB8" w14:textId="77777777" w:rsidR="00ED4C13" w:rsidRPr="00F169E4" w:rsidRDefault="00ED4C13" w:rsidP="00515DE5"/>
        </w:tc>
        <w:tc>
          <w:tcPr>
            <w:tcW w:w="933" w:type="dxa"/>
            <w:shd w:val="clear" w:color="auto" w:fill="auto"/>
            <w:noWrap/>
            <w:vAlign w:val="bottom"/>
            <w:hideMark/>
          </w:tcPr>
          <w:p w14:paraId="42D587D9" w14:textId="77777777" w:rsidR="00ED4C13" w:rsidRPr="00F169E4" w:rsidRDefault="00ED4C13" w:rsidP="00515DE5">
            <w:r w:rsidRPr="00F169E4">
              <w:t>4.5</w:t>
            </w:r>
          </w:p>
        </w:tc>
        <w:tc>
          <w:tcPr>
            <w:tcW w:w="1152" w:type="dxa"/>
            <w:shd w:val="clear" w:color="auto" w:fill="auto"/>
            <w:noWrap/>
            <w:vAlign w:val="bottom"/>
            <w:hideMark/>
          </w:tcPr>
          <w:p w14:paraId="14C9652E" w14:textId="77777777" w:rsidR="00ED4C13" w:rsidRPr="00F169E4" w:rsidRDefault="00ED4C13" w:rsidP="00515DE5"/>
        </w:tc>
        <w:tc>
          <w:tcPr>
            <w:tcW w:w="0" w:type="auto"/>
            <w:shd w:val="clear" w:color="auto" w:fill="auto"/>
            <w:noWrap/>
            <w:vAlign w:val="bottom"/>
            <w:hideMark/>
          </w:tcPr>
          <w:p w14:paraId="0D3B44EB" w14:textId="77777777" w:rsidR="00ED4C13" w:rsidRPr="00F169E4" w:rsidRDefault="00ED4C13" w:rsidP="00515DE5">
            <w:r w:rsidRPr="00F169E4">
              <w:t>N. P.F.3.'S. P.F*</w:t>
            </w:r>
          </w:p>
        </w:tc>
      </w:tr>
      <w:tr w:rsidR="00ED4C13" w:rsidRPr="00F169E4" w14:paraId="4B5496AF" w14:textId="77777777" w:rsidTr="00515DE5">
        <w:trPr>
          <w:trHeight w:val="300"/>
        </w:trPr>
        <w:tc>
          <w:tcPr>
            <w:tcW w:w="864" w:type="dxa"/>
            <w:shd w:val="clear" w:color="auto" w:fill="auto"/>
            <w:noWrap/>
            <w:vAlign w:val="bottom"/>
            <w:hideMark/>
          </w:tcPr>
          <w:p w14:paraId="7B8BDFCA" w14:textId="77777777" w:rsidR="00ED4C13" w:rsidRPr="00F169E4" w:rsidRDefault="00ED4C13" w:rsidP="00515DE5">
            <w:r w:rsidRPr="00F169E4">
              <w:t>2400599</w:t>
            </w:r>
          </w:p>
        </w:tc>
        <w:tc>
          <w:tcPr>
            <w:tcW w:w="2160" w:type="dxa"/>
            <w:shd w:val="clear" w:color="auto" w:fill="auto"/>
            <w:noWrap/>
            <w:vAlign w:val="bottom"/>
            <w:hideMark/>
          </w:tcPr>
          <w:p w14:paraId="40154DFB" w14:textId="77777777" w:rsidR="00ED4C13" w:rsidRPr="00F169E4" w:rsidRDefault="00ED4C13" w:rsidP="00515DE5">
            <w:r w:rsidRPr="00F169E4">
              <w:t>W F MEYER D</w:t>
            </w:r>
          </w:p>
        </w:tc>
        <w:tc>
          <w:tcPr>
            <w:tcW w:w="1584" w:type="dxa"/>
            <w:shd w:val="clear" w:color="auto" w:fill="auto"/>
            <w:noWrap/>
            <w:vAlign w:val="bottom"/>
            <w:hideMark/>
          </w:tcPr>
          <w:p w14:paraId="0C5D6AEE" w14:textId="77777777" w:rsidR="00ED4C13" w:rsidRPr="00F169E4" w:rsidRDefault="00ED4C13" w:rsidP="00515DE5">
            <w:r w:rsidRPr="00F169E4">
              <w:t>5/3/2012 12:24</w:t>
            </w:r>
          </w:p>
        </w:tc>
        <w:tc>
          <w:tcPr>
            <w:tcW w:w="720" w:type="dxa"/>
            <w:shd w:val="clear" w:color="auto" w:fill="auto"/>
            <w:noWrap/>
            <w:vAlign w:val="bottom"/>
            <w:hideMark/>
          </w:tcPr>
          <w:p w14:paraId="76DBF0A5" w14:textId="77777777" w:rsidR="00ED4C13" w:rsidRPr="00F169E4" w:rsidRDefault="00ED4C13" w:rsidP="00515DE5">
            <w:r w:rsidRPr="00F169E4">
              <w:t>0.5</w:t>
            </w:r>
          </w:p>
        </w:tc>
        <w:tc>
          <w:tcPr>
            <w:tcW w:w="933" w:type="dxa"/>
            <w:shd w:val="clear" w:color="auto" w:fill="auto"/>
            <w:noWrap/>
            <w:vAlign w:val="bottom"/>
            <w:hideMark/>
          </w:tcPr>
          <w:p w14:paraId="6EABCF04" w14:textId="77777777" w:rsidR="00ED4C13" w:rsidRPr="00F169E4" w:rsidRDefault="00ED4C13" w:rsidP="00515DE5">
            <w:r w:rsidRPr="00F169E4">
              <w:t>3.95</w:t>
            </w:r>
          </w:p>
        </w:tc>
        <w:tc>
          <w:tcPr>
            <w:tcW w:w="1152" w:type="dxa"/>
            <w:shd w:val="clear" w:color="auto" w:fill="auto"/>
            <w:noWrap/>
            <w:vAlign w:val="bottom"/>
            <w:hideMark/>
          </w:tcPr>
          <w:p w14:paraId="5031CE01" w14:textId="77777777" w:rsidR="00ED4C13" w:rsidRPr="00F169E4" w:rsidRDefault="00ED4C13" w:rsidP="00515DE5">
            <w:r w:rsidRPr="00F169E4">
              <w:t>-0.09</w:t>
            </w:r>
          </w:p>
        </w:tc>
        <w:tc>
          <w:tcPr>
            <w:tcW w:w="0" w:type="auto"/>
            <w:shd w:val="clear" w:color="auto" w:fill="auto"/>
            <w:noWrap/>
            <w:vAlign w:val="bottom"/>
            <w:hideMark/>
          </w:tcPr>
          <w:p w14:paraId="21B8D874" w14:textId="77777777" w:rsidR="00ED4C13" w:rsidRPr="00F169E4" w:rsidRDefault="00ED4C13" w:rsidP="00515DE5">
            <w:r w:rsidRPr="00F169E4">
              <w:t>3 FT PARSHALL</w:t>
            </w:r>
          </w:p>
        </w:tc>
      </w:tr>
      <w:tr w:rsidR="00ED4C13" w:rsidRPr="00F169E4" w14:paraId="078BC255" w14:textId="77777777" w:rsidTr="00515DE5">
        <w:trPr>
          <w:trHeight w:val="300"/>
        </w:trPr>
        <w:tc>
          <w:tcPr>
            <w:tcW w:w="864" w:type="dxa"/>
            <w:shd w:val="clear" w:color="auto" w:fill="auto"/>
            <w:noWrap/>
            <w:vAlign w:val="bottom"/>
            <w:hideMark/>
          </w:tcPr>
          <w:p w14:paraId="0725886D" w14:textId="77777777" w:rsidR="00ED4C13" w:rsidRPr="00F169E4" w:rsidRDefault="00ED4C13" w:rsidP="00515DE5">
            <w:r w:rsidRPr="00F169E4">
              <w:t>2400599</w:t>
            </w:r>
          </w:p>
        </w:tc>
        <w:tc>
          <w:tcPr>
            <w:tcW w:w="2160" w:type="dxa"/>
            <w:shd w:val="clear" w:color="auto" w:fill="auto"/>
            <w:noWrap/>
            <w:vAlign w:val="bottom"/>
            <w:hideMark/>
          </w:tcPr>
          <w:p w14:paraId="45EF70B3" w14:textId="77777777" w:rsidR="00ED4C13" w:rsidRPr="00F169E4" w:rsidRDefault="00ED4C13" w:rsidP="00515DE5">
            <w:r w:rsidRPr="00F169E4">
              <w:t>W F MEYER D</w:t>
            </w:r>
          </w:p>
        </w:tc>
        <w:tc>
          <w:tcPr>
            <w:tcW w:w="1584" w:type="dxa"/>
            <w:shd w:val="clear" w:color="auto" w:fill="auto"/>
            <w:noWrap/>
            <w:vAlign w:val="bottom"/>
            <w:hideMark/>
          </w:tcPr>
          <w:p w14:paraId="0DC35839" w14:textId="77777777" w:rsidR="00ED4C13" w:rsidRPr="00F169E4" w:rsidRDefault="00ED4C13" w:rsidP="00515DE5">
            <w:r w:rsidRPr="00F169E4">
              <w:t>5/17/2012 12:54</w:t>
            </w:r>
          </w:p>
        </w:tc>
        <w:tc>
          <w:tcPr>
            <w:tcW w:w="720" w:type="dxa"/>
            <w:shd w:val="clear" w:color="auto" w:fill="auto"/>
            <w:noWrap/>
            <w:vAlign w:val="bottom"/>
            <w:hideMark/>
          </w:tcPr>
          <w:p w14:paraId="1A1C4A57" w14:textId="77777777" w:rsidR="00ED4C13" w:rsidRPr="00F169E4" w:rsidRDefault="00ED4C13" w:rsidP="00515DE5">
            <w:r w:rsidRPr="00F169E4">
              <w:t>0.46</w:t>
            </w:r>
          </w:p>
        </w:tc>
        <w:tc>
          <w:tcPr>
            <w:tcW w:w="933" w:type="dxa"/>
            <w:shd w:val="clear" w:color="auto" w:fill="auto"/>
            <w:noWrap/>
            <w:vAlign w:val="bottom"/>
            <w:hideMark/>
          </w:tcPr>
          <w:p w14:paraId="4A5CB7F5" w14:textId="77777777" w:rsidR="00ED4C13" w:rsidRPr="00F169E4" w:rsidRDefault="00ED4C13" w:rsidP="00515DE5">
            <w:r w:rsidRPr="00F169E4">
              <w:t>3.61</w:t>
            </w:r>
          </w:p>
        </w:tc>
        <w:tc>
          <w:tcPr>
            <w:tcW w:w="1152" w:type="dxa"/>
            <w:shd w:val="clear" w:color="auto" w:fill="auto"/>
            <w:noWrap/>
            <w:vAlign w:val="bottom"/>
            <w:hideMark/>
          </w:tcPr>
          <w:p w14:paraId="620A0F5D" w14:textId="77777777" w:rsidR="00ED4C13" w:rsidRPr="00F169E4" w:rsidRDefault="00ED4C13" w:rsidP="00515DE5">
            <w:r w:rsidRPr="00F169E4">
              <w:t>-0.07</w:t>
            </w:r>
          </w:p>
        </w:tc>
        <w:tc>
          <w:tcPr>
            <w:tcW w:w="0" w:type="auto"/>
            <w:shd w:val="clear" w:color="auto" w:fill="auto"/>
            <w:noWrap/>
            <w:vAlign w:val="bottom"/>
            <w:hideMark/>
          </w:tcPr>
          <w:p w14:paraId="36FC4910" w14:textId="77777777" w:rsidR="00ED4C13" w:rsidRPr="00F169E4" w:rsidRDefault="00ED4C13" w:rsidP="00515DE5">
            <w:r w:rsidRPr="00F169E4">
              <w:t>3 FT PARSHALL</w:t>
            </w:r>
          </w:p>
        </w:tc>
      </w:tr>
      <w:tr w:rsidR="00ED4C13" w:rsidRPr="00F169E4" w14:paraId="3EAD85B8" w14:textId="77777777" w:rsidTr="00515DE5">
        <w:trPr>
          <w:trHeight w:val="300"/>
        </w:trPr>
        <w:tc>
          <w:tcPr>
            <w:tcW w:w="864" w:type="dxa"/>
            <w:shd w:val="clear" w:color="auto" w:fill="auto"/>
            <w:noWrap/>
            <w:vAlign w:val="bottom"/>
            <w:hideMark/>
          </w:tcPr>
          <w:p w14:paraId="17AAF05A" w14:textId="77777777" w:rsidR="00ED4C13" w:rsidRPr="00F169E4" w:rsidRDefault="00ED4C13" w:rsidP="00515DE5">
            <w:r w:rsidRPr="00F169E4">
              <w:t>2400599</w:t>
            </w:r>
          </w:p>
        </w:tc>
        <w:tc>
          <w:tcPr>
            <w:tcW w:w="2160" w:type="dxa"/>
            <w:shd w:val="clear" w:color="auto" w:fill="auto"/>
            <w:noWrap/>
            <w:vAlign w:val="bottom"/>
            <w:hideMark/>
          </w:tcPr>
          <w:p w14:paraId="13D36C63" w14:textId="77777777" w:rsidR="00ED4C13" w:rsidRPr="00F169E4" w:rsidRDefault="00ED4C13" w:rsidP="00515DE5">
            <w:r w:rsidRPr="00F169E4">
              <w:t>W F MEYER D</w:t>
            </w:r>
          </w:p>
        </w:tc>
        <w:tc>
          <w:tcPr>
            <w:tcW w:w="1584" w:type="dxa"/>
            <w:shd w:val="clear" w:color="auto" w:fill="auto"/>
            <w:noWrap/>
            <w:vAlign w:val="bottom"/>
            <w:hideMark/>
          </w:tcPr>
          <w:p w14:paraId="30F1D494" w14:textId="77777777" w:rsidR="00ED4C13" w:rsidRPr="00F169E4" w:rsidRDefault="00ED4C13" w:rsidP="00515DE5">
            <w:r w:rsidRPr="00F169E4">
              <w:t>6/4/2014 12:29</w:t>
            </w:r>
          </w:p>
        </w:tc>
        <w:tc>
          <w:tcPr>
            <w:tcW w:w="720" w:type="dxa"/>
            <w:shd w:val="clear" w:color="auto" w:fill="auto"/>
            <w:noWrap/>
            <w:vAlign w:val="bottom"/>
            <w:hideMark/>
          </w:tcPr>
          <w:p w14:paraId="4874F799" w14:textId="77777777" w:rsidR="00ED4C13" w:rsidRPr="00F169E4" w:rsidRDefault="00ED4C13" w:rsidP="00515DE5">
            <w:r w:rsidRPr="00F169E4">
              <w:t>0.78</w:t>
            </w:r>
          </w:p>
        </w:tc>
        <w:tc>
          <w:tcPr>
            <w:tcW w:w="933" w:type="dxa"/>
            <w:shd w:val="clear" w:color="auto" w:fill="auto"/>
            <w:noWrap/>
            <w:vAlign w:val="bottom"/>
            <w:hideMark/>
          </w:tcPr>
          <w:p w14:paraId="4A4B8D83" w14:textId="77777777" w:rsidR="00ED4C13" w:rsidRPr="00F169E4" w:rsidRDefault="00ED4C13" w:rsidP="00515DE5">
            <w:r w:rsidRPr="00F169E4">
              <w:t>5.83</w:t>
            </w:r>
          </w:p>
        </w:tc>
        <w:tc>
          <w:tcPr>
            <w:tcW w:w="1152" w:type="dxa"/>
            <w:shd w:val="clear" w:color="auto" w:fill="auto"/>
            <w:noWrap/>
            <w:vAlign w:val="bottom"/>
            <w:hideMark/>
          </w:tcPr>
          <w:p w14:paraId="4F80A7C4" w14:textId="77777777" w:rsidR="00ED4C13" w:rsidRPr="00F169E4" w:rsidRDefault="00ED4C13" w:rsidP="00515DE5">
            <w:r w:rsidRPr="00F169E4">
              <w:t>0.04</w:t>
            </w:r>
          </w:p>
        </w:tc>
        <w:tc>
          <w:tcPr>
            <w:tcW w:w="0" w:type="auto"/>
            <w:shd w:val="clear" w:color="auto" w:fill="auto"/>
            <w:noWrap/>
            <w:vAlign w:val="bottom"/>
            <w:hideMark/>
          </w:tcPr>
          <w:p w14:paraId="15B0E77E" w14:textId="77777777" w:rsidR="00ED4C13" w:rsidRPr="00F169E4" w:rsidRDefault="00ED4C13" w:rsidP="00515DE5">
            <w:r w:rsidRPr="00F169E4">
              <w:t>3 FT PARSHALL</w:t>
            </w:r>
          </w:p>
        </w:tc>
      </w:tr>
      <w:tr w:rsidR="00ED4C13" w:rsidRPr="00F169E4" w14:paraId="061BF3FF" w14:textId="77777777" w:rsidTr="00515DE5">
        <w:trPr>
          <w:trHeight w:val="300"/>
        </w:trPr>
        <w:tc>
          <w:tcPr>
            <w:tcW w:w="864" w:type="dxa"/>
            <w:shd w:val="clear" w:color="auto" w:fill="auto"/>
            <w:noWrap/>
            <w:vAlign w:val="bottom"/>
            <w:hideMark/>
          </w:tcPr>
          <w:p w14:paraId="21EFBF7C" w14:textId="77777777" w:rsidR="00ED4C13" w:rsidRPr="00F169E4" w:rsidRDefault="00ED4C13" w:rsidP="00515DE5">
            <w:r w:rsidRPr="00F169E4">
              <w:t>2400605</w:t>
            </w:r>
          </w:p>
        </w:tc>
        <w:tc>
          <w:tcPr>
            <w:tcW w:w="2160" w:type="dxa"/>
            <w:shd w:val="clear" w:color="auto" w:fill="auto"/>
            <w:noWrap/>
            <w:vAlign w:val="bottom"/>
            <w:hideMark/>
          </w:tcPr>
          <w:p w14:paraId="0591B125" w14:textId="77777777" w:rsidR="00ED4C13" w:rsidRPr="00F169E4" w:rsidRDefault="00ED4C13" w:rsidP="00515DE5">
            <w:r w:rsidRPr="00F169E4">
              <w:t>CULEBRA SANCHEZ CANAL</w:t>
            </w:r>
          </w:p>
        </w:tc>
        <w:tc>
          <w:tcPr>
            <w:tcW w:w="1584" w:type="dxa"/>
            <w:shd w:val="clear" w:color="auto" w:fill="auto"/>
            <w:noWrap/>
            <w:vAlign w:val="bottom"/>
            <w:hideMark/>
          </w:tcPr>
          <w:p w14:paraId="41459BA7" w14:textId="77777777" w:rsidR="00ED4C13" w:rsidRPr="00F169E4" w:rsidRDefault="00ED4C13" w:rsidP="00515DE5">
            <w:r w:rsidRPr="00F169E4">
              <w:t>6/4/2014 11:02</w:t>
            </w:r>
          </w:p>
        </w:tc>
        <w:tc>
          <w:tcPr>
            <w:tcW w:w="720" w:type="dxa"/>
            <w:shd w:val="clear" w:color="auto" w:fill="auto"/>
            <w:noWrap/>
            <w:vAlign w:val="bottom"/>
            <w:hideMark/>
          </w:tcPr>
          <w:p w14:paraId="26712CE3" w14:textId="77777777" w:rsidR="00ED4C13" w:rsidRPr="00F169E4" w:rsidRDefault="00ED4C13" w:rsidP="00515DE5">
            <w:r w:rsidRPr="00F169E4">
              <w:t>1.72</w:t>
            </w:r>
          </w:p>
        </w:tc>
        <w:tc>
          <w:tcPr>
            <w:tcW w:w="933" w:type="dxa"/>
            <w:shd w:val="clear" w:color="auto" w:fill="auto"/>
            <w:noWrap/>
            <w:vAlign w:val="bottom"/>
            <w:hideMark/>
          </w:tcPr>
          <w:p w14:paraId="5ED3C46C" w14:textId="77777777" w:rsidR="00ED4C13" w:rsidRPr="00F169E4" w:rsidRDefault="00ED4C13" w:rsidP="00515DE5">
            <w:r w:rsidRPr="00F169E4">
              <w:t>110</w:t>
            </w:r>
          </w:p>
        </w:tc>
        <w:tc>
          <w:tcPr>
            <w:tcW w:w="1152" w:type="dxa"/>
            <w:shd w:val="clear" w:color="auto" w:fill="auto"/>
            <w:noWrap/>
            <w:vAlign w:val="bottom"/>
            <w:hideMark/>
          </w:tcPr>
          <w:p w14:paraId="7D2359C4" w14:textId="77777777" w:rsidR="00ED4C13" w:rsidRPr="00F169E4" w:rsidRDefault="00ED4C13" w:rsidP="00515DE5">
            <w:r w:rsidRPr="00F169E4">
              <w:t>-0.01</w:t>
            </w:r>
          </w:p>
        </w:tc>
        <w:tc>
          <w:tcPr>
            <w:tcW w:w="0" w:type="auto"/>
            <w:shd w:val="clear" w:color="auto" w:fill="auto"/>
            <w:noWrap/>
            <w:vAlign w:val="bottom"/>
            <w:hideMark/>
          </w:tcPr>
          <w:p w14:paraId="5037C20B" w14:textId="77777777" w:rsidR="00ED4C13" w:rsidRPr="00F169E4" w:rsidRDefault="00ED4C13" w:rsidP="00515DE5">
            <w:r w:rsidRPr="00F169E4">
              <w:t>12FT PARSHALL</w:t>
            </w:r>
          </w:p>
        </w:tc>
      </w:tr>
      <w:tr w:rsidR="00ED4C13" w:rsidRPr="00F169E4" w14:paraId="01EDB2B1" w14:textId="77777777" w:rsidTr="00515DE5">
        <w:trPr>
          <w:trHeight w:val="300"/>
        </w:trPr>
        <w:tc>
          <w:tcPr>
            <w:tcW w:w="864" w:type="dxa"/>
            <w:shd w:val="clear" w:color="auto" w:fill="auto"/>
            <w:noWrap/>
            <w:vAlign w:val="bottom"/>
            <w:hideMark/>
          </w:tcPr>
          <w:p w14:paraId="796C2280" w14:textId="77777777" w:rsidR="00ED4C13" w:rsidRPr="00F169E4" w:rsidRDefault="00ED4C13" w:rsidP="00515DE5">
            <w:r w:rsidRPr="00F169E4">
              <w:t>2400605</w:t>
            </w:r>
          </w:p>
        </w:tc>
        <w:tc>
          <w:tcPr>
            <w:tcW w:w="2160" w:type="dxa"/>
            <w:shd w:val="clear" w:color="auto" w:fill="auto"/>
            <w:noWrap/>
            <w:vAlign w:val="bottom"/>
            <w:hideMark/>
          </w:tcPr>
          <w:p w14:paraId="4474706D" w14:textId="77777777" w:rsidR="00ED4C13" w:rsidRPr="00F169E4" w:rsidRDefault="00ED4C13" w:rsidP="00515DE5">
            <w:r w:rsidRPr="00F169E4">
              <w:t>CULEBRA SANCHEZ CANAL</w:t>
            </w:r>
          </w:p>
        </w:tc>
        <w:tc>
          <w:tcPr>
            <w:tcW w:w="1584" w:type="dxa"/>
            <w:shd w:val="clear" w:color="auto" w:fill="auto"/>
            <w:noWrap/>
            <w:vAlign w:val="bottom"/>
            <w:hideMark/>
          </w:tcPr>
          <w:p w14:paraId="4209DD0A" w14:textId="77777777" w:rsidR="00ED4C13" w:rsidRPr="00F169E4" w:rsidRDefault="00ED4C13" w:rsidP="00515DE5">
            <w:r w:rsidRPr="00F169E4">
              <w:t>6/6/2014 13:44</w:t>
            </w:r>
          </w:p>
        </w:tc>
        <w:tc>
          <w:tcPr>
            <w:tcW w:w="720" w:type="dxa"/>
            <w:shd w:val="clear" w:color="auto" w:fill="auto"/>
            <w:noWrap/>
            <w:vAlign w:val="bottom"/>
            <w:hideMark/>
          </w:tcPr>
          <w:p w14:paraId="0F71A180" w14:textId="77777777" w:rsidR="00ED4C13" w:rsidRPr="00F169E4" w:rsidRDefault="00ED4C13" w:rsidP="00515DE5">
            <w:r w:rsidRPr="00F169E4">
              <w:t>1.46</w:t>
            </w:r>
          </w:p>
        </w:tc>
        <w:tc>
          <w:tcPr>
            <w:tcW w:w="933" w:type="dxa"/>
            <w:shd w:val="clear" w:color="auto" w:fill="auto"/>
            <w:noWrap/>
            <w:vAlign w:val="bottom"/>
            <w:hideMark/>
          </w:tcPr>
          <w:p w14:paraId="154D6F50" w14:textId="77777777" w:rsidR="00ED4C13" w:rsidRPr="00F169E4" w:rsidRDefault="00ED4C13" w:rsidP="00515DE5">
            <w:r w:rsidRPr="00F169E4">
              <w:t>94.5</w:t>
            </w:r>
          </w:p>
        </w:tc>
        <w:tc>
          <w:tcPr>
            <w:tcW w:w="1152" w:type="dxa"/>
            <w:shd w:val="clear" w:color="auto" w:fill="auto"/>
            <w:noWrap/>
            <w:vAlign w:val="bottom"/>
            <w:hideMark/>
          </w:tcPr>
          <w:p w14:paraId="56B4124C" w14:textId="77777777" w:rsidR="00ED4C13" w:rsidRPr="00F169E4" w:rsidRDefault="00ED4C13" w:rsidP="00515DE5">
            <w:r w:rsidRPr="00F169E4">
              <w:t>0.09</w:t>
            </w:r>
          </w:p>
        </w:tc>
        <w:tc>
          <w:tcPr>
            <w:tcW w:w="0" w:type="auto"/>
            <w:shd w:val="clear" w:color="auto" w:fill="auto"/>
            <w:noWrap/>
            <w:vAlign w:val="bottom"/>
            <w:hideMark/>
          </w:tcPr>
          <w:p w14:paraId="552EDD54" w14:textId="77777777" w:rsidR="00ED4C13" w:rsidRPr="00F169E4" w:rsidRDefault="00ED4C13" w:rsidP="00515DE5">
            <w:r w:rsidRPr="00F169E4">
              <w:t>12FT PARSHALL</w:t>
            </w:r>
          </w:p>
        </w:tc>
      </w:tr>
      <w:tr w:rsidR="00ED4C13" w:rsidRPr="00F169E4" w14:paraId="7A7D3104" w14:textId="77777777" w:rsidTr="00515DE5">
        <w:trPr>
          <w:trHeight w:val="300"/>
        </w:trPr>
        <w:tc>
          <w:tcPr>
            <w:tcW w:w="864" w:type="dxa"/>
            <w:shd w:val="clear" w:color="auto" w:fill="auto"/>
            <w:noWrap/>
            <w:vAlign w:val="bottom"/>
            <w:hideMark/>
          </w:tcPr>
          <w:p w14:paraId="16ECD53E" w14:textId="77777777" w:rsidR="00ED4C13" w:rsidRPr="00F169E4" w:rsidRDefault="00ED4C13" w:rsidP="00515DE5">
            <w:r w:rsidRPr="00F169E4">
              <w:lastRenderedPageBreak/>
              <w:t>2402000</w:t>
            </w:r>
          </w:p>
        </w:tc>
        <w:tc>
          <w:tcPr>
            <w:tcW w:w="2160" w:type="dxa"/>
            <w:shd w:val="clear" w:color="auto" w:fill="auto"/>
            <w:noWrap/>
            <w:vAlign w:val="bottom"/>
            <w:hideMark/>
          </w:tcPr>
          <w:p w14:paraId="16BD740F" w14:textId="77777777" w:rsidR="00ED4C13" w:rsidRPr="00F169E4" w:rsidRDefault="00ED4C13" w:rsidP="00515DE5">
            <w:r w:rsidRPr="00F169E4">
              <w:t>WILLOW CK ABOVE WF MEYER DIVSERSION</w:t>
            </w:r>
          </w:p>
        </w:tc>
        <w:tc>
          <w:tcPr>
            <w:tcW w:w="1584" w:type="dxa"/>
            <w:shd w:val="clear" w:color="auto" w:fill="auto"/>
            <w:noWrap/>
            <w:vAlign w:val="bottom"/>
            <w:hideMark/>
          </w:tcPr>
          <w:p w14:paraId="7D1A2755" w14:textId="77777777" w:rsidR="00ED4C13" w:rsidRPr="00F169E4" w:rsidRDefault="00ED4C13" w:rsidP="00515DE5">
            <w:r w:rsidRPr="00F169E4">
              <w:t>5/3/2012 12:50</w:t>
            </w:r>
          </w:p>
        </w:tc>
        <w:tc>
          <w:tcPr>
            <w:tcW w:w="720" w:type="dxa"/>
            <w:shd w:val="clear" w:color="auto" w:fill="auto"/>
            <w:noWrap/>
            <w:vAlign w:val="bottom"/>
            <w:hideMark/>
          </w:tcPr>
          <w:p w14:paraId="6F63D772" w14:textId="77777777" w:rsidR="00ED4C13" w:rsidRPr="00F169E4" w:rsidRDefault="00ED4C13" w:rsidP="00515DE5">
            <w:r w:rsidRPr="00F169E4">
              <w:t>0.4</w:t>
            </w:r>
          </w:p>
        </w:tc>
        <w:tc>
          <w:tcPr>
            <w:tcW w:w="933" w:type="dxa"/>
            <w:shd w:val="clear" w:color="auto" w:fill="auto"/>
            <w:noWrap/>
            <w:vAlign w:val="bottom"/>
            <w:hideMark/>
          </w:tcPr>
          <w:p w14:paraId="644D1C16" w14:textId="77777777" w:rsidR="00ED4C13" w:rsidRPr="00F169E4" w:rsidRDefault="00ED4C13" w:rsidP="00515DE5">
            <w:r w:rsidRPr="00F169E4">
              <w:t>4.83</w:t>
            </w:r>
          </w:p>
        </w:tc>
        <w:tc>
          <w:tcPr>
            <w:tcW w:w="1152" w:type="dxa"/>
            <w:shd w:val="clear" w:color="auto" w:fill="auto"/>
            <w:noWrap/>
            <w:vAlign w:val="bottom"/>
            <w:hideMark/>
          </w:tcPr>
          <w:p w14:paraId="7D3B5294" w14:textId="77777777" w:rsidR="00ED4C13" w:rsidRPr="00F169E4" w:rsidRDefault="00ED4C13" w:rsidP="00515DE5">
            <w:r w:rsidRPr="00F169E4">
              <w:t>0.01</w:t>
            </w:r>
          </w:p>
        </w:tc>
        <w:tc>
          <w:tcPr>
            <w:tcW w:w="0" w:type="auto"/>
            <w:shd w:val="clear" w:color="auto" w:fill="auto"/>
            <w:noWrap/>
            <w:vAlign w:val="bottom"/>
            <w:hideMark/>
          </w:tcPr>
          <w:p w14:paraId="67DBE8C1" w14:textId="77777777" w:rsidR="00ED4C13" w:rsidRPr="00F169E4" w:rsidRDefault="00ED4C13" w:rsidP="00515DE5"/>
        </w:tc>
      </w:tr>
      <w:tr w:rsidR="00ED4C13" w:rsidRPr="00F169E4" w14:paraId="604804B8" w14:textId="77777777" w:rsidTr="00515DE5">
        <w:trPr>
          <w:trHeight w:val="300"/>
        </w:trPr>
        <w:tc>
          <w:tcPr>
            <w:tcW w:w="864" w:type="dxa"/>
            <w:shd w:val="clear" w:color="auto" w:fill="auto"/>
            <w:noWrap/>
            <w:vAlign w:val="bottom"/>
            <w:hideMark/>
          </w:tcPr>
          <w:p w14:paraId="2FCE5ECA" w14:textId="77777777" w:rsidR="00ED4C13" w:rsidRPr="00F169E4" w:rsidRDefault="00ED4C13" w:rsidP="00515DE5">
            <w:r w:rsidRPr="00F169E4">
              <w:t>2402000</w:t>
            </w:r>
          </w:p>
        </w:tc>
        <w:tc>
          <w:tcPr>
            <w:tcW w:w="2160" w:type="dxa"/>
            <w:shd w:val="clear" w:color="auto" w:fill="auto"/>
            <w:noWrap/>
            <w:vAlign w:val="bottom"/>
            <w:hideMark/>
          </w:tcPr>
          <w:p w14:paraId="1B173A6F" w14:textId="77777777" w:rsidR="00ED4C13" w:rsidRPr="00F169E4" w:rsidRDefault="00ED4C13" w:rsidP="00515DE5">
            <w:r w:rsidRPr="00F169E4">
              <w:t>WILLOW CK ABOVE WF MEYER DIVSERSION</w:t>
            </w:r>
          </w:p>
        </w:tc>
        <w:tc>
          <w:tcPr>
            <w:tcW w:w="1584" w:type="dxa"/>
            <w:shd w:val="clear" w:color="auto" w:fill="auto"/>
            <w:noWrap/>
            <w:vAlign w:val="bottom"/>
            <w:hideMark/>
          </w:tcPr>
          <w:p w14:paraId="65298000" w14:textId="77777777" w:rsidR="00ED4C13" w:rsidRPr="00F169E4" w:rsidRDefault="00ED4C13" w:rsidP="00515DE5">
            <w:r w:rsidRPr="00F169E4">
              <w:t>5/17/2012 12:29</w:t>
            </w:r>
          </w:p>
        </w:tc>
        <w:tc>
          <w:tcPr>
            <w:tcW w:w="720" w:type="dxa"/>
            <w:shd w:val="clear" w:color="auto" w:fill="auto"/>
            <w:noWrap/>
            <w:vAlign w:val="bottom"/>
            <w:hideMark/>
          </w:tcPr>
          <w:p w14:paraId="04206B60" w14:textId="77777777" w:rsidR="00ED4C13" w:rsidRPr="00F169E4" w:rsidRDefault="00ED4C13" w:rsidP="00515DE5">
            <w:r w:rsidRPr="00F169E4">
              <w:t>0.4</w:t>
            </w:r>
          </w:p>
        </w:tc>
        <w:tc>
          <w:tcPr>
            <w:tcW w:w="933" w:type="dxa"/>
            <w:shd w:val="clear" w:color="auto" w:fill="auto"/>
            <w:noWrap/>
            <w:vAlign w:val="bottom"/>
            <w:hideMark/>
          </w:tcPr>
          <w:p w14:paraId="6AC40083" w14:textId="77777777" w:rsidR="00ED4C13" w:rsidRPr="00F169E4" w:rsidRDefault="00ED4C13" w:rsidP="00515DE5">
            <w:r w:rsidRPr="00F169E4">
              <w:t>5.24</w:t>
            </w:r>
          </w:p>
        </w:tc>
        <w:tc>
          <w:tcPr>
            <w:tcW w:w="1152" w:type="dxa"/>
            <w:shd w:val="clear" w:color="auto" w:fill="auto"/>
            <w:noWrap/>
            <w:vAlign w:val="bottom"/>
            <w:hideMark/>
          </w:tcPr>
          <w:p w14:paraId="7C549C18" w14:textId="77777777" w:rsidR="00ED4C13" w:rsidRPr="00F169E4" w:rsidRDefault="00ED4C13" w:rsidP="00515DE5">
            <w:r w:rsidRPr="00F169E4">
              <w:t>0.03</w:t>
            </w:r>
          </w:p>
        </w:tc>
        <w:tc>
          <w:tcPr>
            <w:tcW w:w="1659" w:type="dxa"/>
          </w:tcPr>
          <w:p w14:paraId="54F5443F" w14:textId="77777777" w:rsidR="00ED4C13" w:rsidRPr="00F169E4" w:rsidRDefault="00ED4C13" w:rsidP="00515DE5"/>
        </w:tc>
      </w:tr>
      <w:tr w:rsidR="00ED4C13" w:rsidRPr="00F169E4" w14:paraId="6BF0B73A" w14:textId="77777777" w:rsidTr="00515DE5">
        <w:trPr>
          <w:trHeight w:val="300"/>
        </w:trPr>
        <w:tc>
          <w:tcPr>
            <w:tcW w:w="864" w:type="dxa"/>
            <w:shd w:val="clear" w:color="auto" w:fill="auto"/>
            <w:noWrap/>
            <w:vAlign w:val="bottom"/>
            <w:hideMark/>
          </w:tcPr>
          <w:p w14:paraId="45E9ECE5" w14:textId="77777777" w:rsidR="00ED4C13" w:rsidRPr="00F169E4" w:rsidRDefault="00ED4C13" w:rsidP="00515DE5">
            <w:r w:rsidRPr="00F169E4">
              <w:t>2402004</w:t>
            </w:r>
          </w:p>
        </w:tc>
        <w:tc>
          <w:tcPr>
            <w:tcW w:w="2160" w:type="dxa"/>
            <w:shd w:val="clear" w:color="auto" w:fill="auto"/>
            <w:noWrap/>
            <w:vAlign w:val="bottom"/>
            <w:hideMark/>
          </w:tcPr>
          <w:p w14:paraId="3A31F62B" w14:textId="77777777" w:rsidR="00ED4C13" w:rsidRPr="00F169E4" w:rsidRDefault="00ED4C13" w:rsidP="00515DE5">
            <w:r w:rsidRPr="00F169E4">
              <w:t>VENTERO CREEK BELOW SANC</w:t>
            </w:r>
          </w:p>
        </w:tc>
        <w:tc>
          <w:tcPr>
            <w:tcW w:w="1584" w:type="dxa"/>
            <w:shd w:val="clear" w:color="auto" w:fill="auto"/>
            <w:noWrap/>
            <w:vAlign w:val="bottom"/>
            <w:hideMark/>
          </w:tcPr>
          <w:p w14:paraId="29BD9575" w14:textId="77777777" w:rsidR="00ED4C13" w:rsidRPr="00F169E4" w:rsidRDefault="00ED4C13" w:rsidP="00515DE5">
            <w:r w:rsidRPr="00F169E4">
              <w:t>5/31/2017 10:54</w:t>
            </w:r>
          </w:p>
        </w:tc>
        <w:tc>
          <w:tcPr>
            <w:tcW w:w="720" w:type="dxa"/>
            <w:shd w:val="clear" w:color="auto" w:fill="auto"/>
            <w:noWrap/>
            <w:vAlign w:val="bottom"/>
            <w:hideMark/>
          </w:tcPr>
          <w:p w14:paraId="691B6811" w14:textId="77777777" w:rsidR="00ED4C13" w:rsidRPr="00F169E4" w:rsidRDefault="00ED4C13" w:rsidP="00515DE5">
            <w:r w:rsidRPr="00F169E4">
              <w:t>1.07</w:t>
            </w:r>
          </w:p>
        </w:tc>
        <w:tc>
          <w:tcPr>
            <w:tcW w:w="933" w:type="dxa"/>
            <w:shd w:val="clear" w:color="auto" w:fill="auto"/>
            <w:noWrap/>
            <w:vAlign w:val="bottom"/>
            <w:hideMark/>
          </w:tcPr>
          <w:p w14:paraId="5B7447B7" w14:textId="77777777" w:rsidR="00ED4C13" w:rsidRPr="00F169E4" w:rsidRDefault="00ED4C13" w:rsidP="00515DE5">
            <w:r w:rsidRPr="00F169E4">
              <w:t>42.9</w:t>
            </w:r>
          </w:p>
        </w:tc>
        <w:tc>
          <w:tcPr>
            <w:tcW w:w="1152" w:type="dxa"/>
            <w:shd w:val="clear" w:color="auto" w:fill="auto"/>
            <w:noWrap/>
            <w:vAlign w:val="bottom"/>
            <w:hideMark/>
          </w:tcPr>
          <w:p w14:paraId="16F014C5" w14:textId="77777777" w:rsidR="00ED4C13" w:rsidRPr="00F169E4" w:rsidRDefault="00ED4C13" w:rsidP="00515DE5">
            <w:r w:rsidRPr="00F169E4">
              <w:t>-0.02</w:t>
            </w:r>
          </w:p>
        </w:tc>
        <w:tc>
          <w:tcPr>
            <w:tcW w:w="1659" w:type="dxa"/>
          </w:tcPr>
          <w:p w14:paraId="13598284" w14:textId="77777777" w:rsidR="00ED4C13" w:rsidRPr="00F169E4" w:rsidRDefault="00ED4C13" w:rsidP="00515DE5"/>
        </w:tc>
      </w:tr>
      <w:tr w:rsidR="00ED4C13" w:rsidRPr="00F169E4" w14:paraId="75B40354" w14:textId="77777777" w:rsidTr="00515DE5">
        <w:trPr>
          <w:trHeight w:val="300"/>
        </w:trPr>
        <w:tc>
          <w:tcPr>
            <w:tcW w:w="864" w:type="dxa"/>
            <w:shd w:val="clear" w:color="auto" w:fill="auto"/>
            <w:noWrap/>
            <w:vAlign w:val="bottom"/>
            <w:hideMark/>
          </w:tcPr>
          <w:p w14:paraId="0CB20B88" w14:textId="77777777" w:rsidR="00ED4C13" w:rsidRPr="00F169E4" w:rsidRDefault="00ED4C13" w:rsidP="00515DE5">
            <w:r w:rsidRPr="00F169E4">
              <w:t>2402004</w:t>
            </w:r>
          </w:p>
        </w:tc>
        <w:tc>
          <w:tcPr>
            <w:tcW w:w="2160" w:type="dxa"/>
            <w:shd w:val="clear" w:color="auto" w:fill="auto"/>
            <w:noWrap/>
            <w:vAlign w:val="bottom"/>
            <w:hideMark/>
          </w:tcPr>
          <w:p w14:paraId="257123C5" w14:textId="77777777" w:rsidR="00ED4C13" w:rsidRPr="00F169E4" w:rsidRDefault="00ED4C13" w:rsidP="00515DE5">
            <w:r w:rsidRPr="00F169E4">
              <w:t>VENTERO CREEK BELOW SANC</w:t>
            </w:r>
          </w:p>
        </w:tc>
        <w:tc>
          <w:tcPr>
            <w:tcW w:w="1584" w:type="dxa"/>
            <w:shd w:val="clear" w:color="auto" w:fill="auto"/>
            <w:noWrap/>
            <w:vAlign w:val="bottom"/>
            <w:hideMark/>
          </w:tcPr>
          <w:p w14:paraId="0075FB5C" w14:textId="77777777" w:rsidR="00ED4C13" w:rsidRPr="00F169E4" w:rsidRDefault="00ED4C13" w:rsidP="00515DE5">
            <w:r w:rsidRPr="00F169E4">
              <w:t>5/31/2017 12:19</w:t>
            </w:r>
          </w:p>
        </w:tc>
        <w:tc>
          <w:tcPr>
            <w:tcW w:w="720" w:type="dxa"/>
            <w:shd w:val="clear" w:color="auto" w:fill="auto"/>
            <w:noWrap/>
            <w:vAlign w:val="bottom"/>
            <w:hideMark/>
          </w:tcPr>
          <w:p w14:paraId="4938B424" w14:textId="77777777" w:rsidR="00ED4C13" w:rsidRPr="00F169E4" w:rsidRDefault="00ED4C13" w:rsidP="00515DE5">
            <w:r w:rsidRPr="00F169E4">
              <w:t>1.29</w:t>
            </w:r>
          </w:p>
        </w:tc>
        <w:tc>
          <w:tcPr>
            <w:tcW w:w="933" w:type="dxa"/>
            <w:shd w:val="clear" w:color="auto" w:fill="auto"/>
            <w:noWrap/>
            <w:vAlign w:val="bottom"/>
            <w:hideMark/>
          </w:tcPr>
          <w:p w14:paraId="1F639A01" w14:textId="77777777" w:rsidR="00ED4C13" w:rsidRPr="00F169E4" w:rsidRDefault="00ED4C13" w:rsidP="00515DE5">
            <w:r w:rsidRPr="00F169E4">
              <w:t>57.9</w:t>
            </w:r>
          </w:p>
        </w:tc>
        <w:tc>
          <w:tcPr>
            <w:tcW w:w="1152" w:type="dxa"/>
            <w:shd w:val="clear" w:color="auto" w:fill="auto"/>
            <w:noWrap/>
            <w:vAlign w:val="bottom"/>
            <w:hideMark/>
          </w:tcPr>
          <w:p w14:paraId="4B17DDE5" w14:textId="77777777" w:rsidR="00ED4C13" w:rsidRPr="00F169E4" w:rsidRDefault="00ED4C13" w:rsidP="00515DE5">
            <w:r w:rsidRPr="00F169E4">
              <w:t>-0.02</w:t>
            </w:r>
          </w:p>
        </w:tc>
        <w:tc>
          <w:tcPr>
            <w:tcW w:w="1659" w:type="dxa"/>
          </w:tcPr>
          <w:p w14:paraId="6DA8899B" w14:textId="77777777" w:rsidR="00ED4C13" w:rsidRPr="00F169E4" w:rsidRDefault="00ED4C13" w:rsidP="00515DE5"/>
        </w:tc>
      </w:tr>
      <w:tr w:rsidR="00ED4C13" w:rsidRPr="00F169E4" w14:paraId="7118BF5E" w14:textId="77777777" w:rsidTr="00515DE5">
        <w:trPr>
          <w:trHeight w:val="300"/>
        </w:trPr>
        <w:tc>
          <w:tcPr>
            <w:tcW w:w="864" w:type="dxa"/>
            <w:shd w:val="clear" w:color="auto" w:fill="auto"/>
            <w:noWrap/>
            <w:vAlign w:val="bottom"/>
            <w:hideMark/>
          </w:tcPr>
          <w:p w14:paraId="15F0AFD2" w14:textId="77777777" w:rsidR="00ED4C13" w:rsidRPr="00F169E4" w:rsidRDefault="00ED4C13" w:rsidP="00515DE5">
            <w:r w:rsidRPr="00F169E4">
              <w:t>2402004</w:t>
            </w:r>
          </w:p>
        </w:tc>
        <w:tc>
          <w:tcPr>
            <w:tcW w:w="2160" w:type="dxa"/>
            <w:shd w:val="clear" w:color="auto" w:fill="auto"/>
            <w:noWrap/>
            <w:vAlign w:val="bottom"/>
            <w:hideMark/>
          </w:tcPr>
          <w:p w14:paraId="4D95B9F8" w14:textId="77777777" w:rsidR="00ED4C13" w:rsidRPr="00F169E4" w:rsidRDefault="00ED4C13" w:rsidP="00515DE5">
            <w:r w:rsidRPr="00F169E4">
              <w:t>VENTERO CREEK BELOW SANC</w:t>
            </w:r>
          </w:p>
        </w:tc>
        <w:tc>
          <w:tcPr>
            <w:tcW w:w="1584" w:type="dxa"/>
            <w:shd w:val="clear" w:color="auto" w:fill="auto"/>
            <w:noWrap/>
            <w:vAlign w:val="bottom"/>
            <w:hideMark/>
          </w:tcPr>
          <w:p w14:paraId="040C3F28" w14:textId="77777777" w:rsidR="00ED4C13" w:rsidRPr="00F169E4" w:rsidRDefault="00ED4C13" w:rsidP="00515DE5">
            <w:r w:rsidRPr="00F169E4">
              <w:t>5/31/2017 13:06</w:t>
            </w:r>
          </w:p>
        </w:tc>
        <w:tc>
          <w:tcPr>
            <w:tcW w:w="720" w:type="dxa"/>
            <w:shd w:val="clear" w:color="auto" w:fill="auto"/>
            <w:noWrap/>
            <w:vAlign w:val="bottom"/>
            <w:hideMark/>
          </w:tcPr>
          <w:p w14:paraId="64DF8FC3" w14:textId="77777777" w:rsidR="00ED4C13" w:rsidRPr="00F169E4" w:rsidRDefault="00ED4C13" w:rsidP="00515DE5">
            <w:r w:rsidRPr="00F169E4">
              <w:t>0.55</w:t>
            </w:r>
          </w:p>
        </w:tc>
        <w:tc>
          <w:tcPr>
            <w:tcW w:w="933" w:type="dxa"/>
            <w:shd w:val="clear" w:color="auto" w:fill="auto"/>
            <w:noWrap/>
            <w:vAlign w:val="bottom"/>
            <w:hideMark/>
          </w:tcPr>
          <w:p w14:paraId="6F9B0873" w14:textId="77777777" w:rsidR="00ED4C13" w:rsidRPr="00F169E4" w:rsidRDefault="00ED4C13" w:rsidP="00515DE5">
            <w:r w:rsidRPr="00F169E4">
              <w:t>15</w:t>
            </w:r>
          </w:p>
        </w:tc>
        <w:tc>
          <w:tcPr>
            <w:tcW w:w="1152" w:type="dxa"/>
            <w:shd w:val="clear" w:color="auto" w:fill="auto"/>
            <w:noWrap/>
            <w:vAlign w:val="bottom"/>
            <w:hideMark/>
          </w:tcPr>
          <w:p w14:paraId="29A01119" w14:textId="77777777" w:rsidR="00ED4C13" w:rsidRPr="00F169E4" w:rsidRDefault="00ED4C13" w:rsidP="00515DE5">
            <w:r w:rsidRPr="00F169E4">
              <w:t>0</w:t>
            </w:r>
          </w:p>
        </w:tc>
        <w:tc>
          <w:tcPr>
            <w:tcW w:w="0" w:type="auto"/>
            <w:shd w:val="clear" w:color="auto" w:fill="auto"/>
            <w:noWrap/>
            <w:vAlign w:val="bottom"/>
            <w:hideMark/>
          </w:tcPr>
          <w:p w14:paraId="7CBCC684" w14:textId="77777777" w:rsidR="00ED4C13" w:rsidRPr="00F169E4" w:rsidRDefault="00ED4C13" w:rsidP="00515DE5"/>
        </w:tc>
      </w:tr>
      <w:tr w:rsidR="00ED4C13" w:rsidRPr="00F169E4" w14:paraId="5A0596B6" w14:textId="77777777" w:rsidTr="00515DE5">
        <w:trPr>
          <w:trHeight w:val="300"/>
        </w:trPr>
        <w:tc>
          <w:tcPr>
            <w:tcW w:w="864" w:type="dxa"/>
            <w:shd w:val="clear" w:color="auto" w:fill="auto"/>
            <w:noWrap/>
            <w:vAlign w:val="bottom"/>
            <w:hideMark/>
          </w:tcPr>
          <w:p w14:paraId="5D727E72" w14:textId="77777777" w:rsidR="00ED4C13" w:rsidRPr="00F169E4" w:rsidRDefault="00ED4C13" w:rsidP="00515DE5">
            <w:r w:rsidRPr="00F169E4">
              <w:t>2403579</w:t>
            </w:r>
          </w:p>
        </w:tc>
        <w:tc>
          <w:tcPr>
            <w:tcW w:w="2160" w:type="dxa"/>
            <w:shd w:val="clear" w:color="auto" w:fill="auto"/>
            <w:noWrap/>
            <w:vAlign w:val="bottom"/>
            <w:hideMark/>
          </w:tcPr>
          <w:p w14:paraId="0C69BAA7" w14:textId="77777777" w:rsidR="00ED4C13" w:rsidRPr="00F169E4" w:rsidRDefault="00ED4C13" w:rsidP="00515DE5">
            <w:r w:rsidRPr="00F169E4">
              <w:t>SALAZAR RES NO 1</w:t>
            </w:r>
          </w:p>
        </w:tc>
        <w:tc>
          <w:tcPr>
            <w:tcW w:w="1584" w:type="dxa"/>
            <w:shd w:val="clear" w:color="auto" w:fill="auto"/>
            <w:noWrap/>
            <w:vAlign w:val="bottom"/>
            <w:hideMark/>
          </w:tcPr>
          <w:p w14:paraId="4F2A46F9" w14:textId="77777777" w:rsidR="00ED4C13" w:rsidRPr="00F169E4" w:rsidRDefault="00ED4C13" w:rsidP="00515DE5">
            <w:r w:rsidRPr="00F169E4">
              <w:t>5/17/2012 15:39</w:t>
            </w:r>
          </w:p>
        </w:tc>
        <w:tc>
          <w:tcPr>
            <w:tcW w:w="720" w:type="dxa"/>
            <w:shd w:val="clear" w:color="auto" w:fill="auto"/>
            <w:noWrap/>
            <w:vAlign w:val="bottom"/>
            <w:hideMark/>
          </w:tcPr>
          <w:p w14:paraId="23F1A20A" w14:textId="77777777" w:rsidR="00ED4C13" w:rsidRPr="00F169E4" w:rsidRDefault="00ED4C13" w:rsidP="00515DE5">
            <w:r w:rsidRPr="00F169E4">
              <w:t>0</w:t>
            </w:r>
          </w:p>
        </w:tc>
        <w:tc>
          <w:tcPr>
            <w:tcW w:w="933" w:type="dxa"/>
            <w:shd w:val="clear" w:color="auto" w:fill="auto"/>
            <w:noWrap/>
            <w:vAlign w:val="bottom"/>
            <w:hideMark/>
          </w:tcPr>
          <w:p w14:paraId="07E21C79" w14:textId="77777777" w:rsidR="00ED4C13" w:rsidRPr="00F169E4" w:rsidRDefault="00ED4C13" w:rsidP="00515DE5">
            <w:r w:rsidRPr="00F169E4">
              <w:t>0.92</w:t>
            </w:r>
          </w:p>
        </w:tc>
        <w:tc>
          <w:tcPr>
            <w:tcW w:w="1152" w:type="dxa"/>
            <w:shd w:val="clear" w:color="auto" w:fill="auto"/>
            <w:noWrap/>
            <w:vAlign w:val="bottom"/>
            <w:hideMark/>
          </w:tcPr>
          <w:p w14:paraId="086B0256" w14:textId="77777777" w:rsidR="00ED4C13" w:rsidRPr="00F169E4" w:rsidRDefault="00ED4C13" w:rsidP="00515DE5"/>
        </w:tc>
        <w:tc>
          <w:tcPr>
            <w:tcW w:w="0" w:type="auto"/>
            <w:shd w:val="clear" w:color="auto" w:fill="auto"/>
            <w:noWrap/>
            <w:vAlign w:val="bottom"/>
            <w:hideMark/>
          </w:tcPr>
          <w:p w14:paraId="0C454F73" w14:textId="77777777" w:rsidR="00ED4C13" w:rsidRPr="00F169E4" w:rsidRDefault="00ED4C13" w:rsidP="00515DE5">
            <w:r w:rsidRPr="00F169E4">
              <w:t>SLOPE</w:t>
            </w:r>
          </w:p>
        </w:tc>
      </w:tr>
    </w:tbl>
    <w:p w14:paraId="2373BD34" w14:textId="77777777" w:rsidR="00ED4C13" w:rsidRPr="00F169E4" w:rsidRDefault="00ED4C13" w:rsidP="00ED4C13">
      <w:r w:rsidRPr="00F169E4">
        <w:t xml:space="preserve">*San Francisco ditch is measured at two separate Parshall flumes, the north </w:t>
      </w:r>
      <w:proofErr w:type="gramStart"/>
      <w:r w:rsidRPr="00F169E4">
        <w:t>flume</w:t>
      </w:r>
      <w:proofErr w:type="gramEnd"/>
      <w:r w:rsidRPr="00F169E4">
        <w:t xml:space="preserve"> and the south flume.</w:t>
      </w:r>
    </w:p>
    <w:p w14:paraId="2A2E3BC0" w14:textId="77777777" w:rsidR="00ED4C13" w:rsidRPr="00F169E4" w:rsidRDefault="00ED4C13" w:rsidP="00ED4C13">
      <w:r w:rsidRPr="00F169E4">
        <w:t xml:space="preserve">Flume – a specially shaped section of channel that causes flow to accelerate </w:t>
      </w:r>
      <w:sdt>
        <w:sdtPr>
          <w:id w:val="-373851486"/>
          <w:citation/>
        </w:sdtPr>
        <w:sdtContent>
          <w:r w:rsidRPr="00F169E4">
            <w:fldChar w:fldCharType="begin"/>
          </w:r>
          <w:r w:rsidRPr="00F169E4">
            <w:instrText xml:space="preserve"> CITATION USBed \l 1033 </w:instrText>
          </w:r>
          <w:r w:rsidRPr="00F169E4">
            <w:fldChar w:fldCharType="separate"/>
          </w:r>
          <w:r w:rsidRPr="00F169E4">
            <w:t>(USBR 2001 ed)</w:t>
          </w:r>
          <w:r w:rsidRPr="00F169E4">
            <w:fldChar w:fldCharType="end"/>
          </w:r>
        </w:sdtContent>
      </w:sdt>
      <w:r w:rsidRPr="00F169E4">
        <w:t>.</w:t>
      </w:r>
    </w:p>
    <w:p w14:paraId="4AB6EFA5" w14:textId="77777777" w:rsidR="00ED4C13" w:rsidRPr="00F169E4" w:rsidRDefault="00ED4C13" w:rsidP="00ED4C13">
      <w:r w:rsidRPr="00F169E4">
        <w:t xml:space="preserve">Parshall Flume – refers to a particularly shaped flume that is frequently used in the Culebra Basin, the size of the Parshall flume refers to the width of the throat section, shown in </w:t>
      </w:r>
      <w:r w:rsidRPr="00F169E4">
        <w:fldChar w:fldCharType="begin"/>
      </w:r>
      <w:r w:rsidRPr="00F169E4">
        <w:instrText xml:space="preserve"> REF _Ref93581311 \h </w:instrText>
      </w:r>
      <w:r w:rsidRPr="00F169E4">
        <w:fldChar w:fldCharType="separate"/>
      </w:r>
      <w:r w:rsidRPr="00F169E4">
        <w:t>Figure 10</w:t>
      </w:r>
      <w:r w:rsidRPr="00F169E4">
        <w:noBreakHyphen/>
        <w:t>38</w:t>
      </w:r>
      <w:r w:rsidRPr="00F169E4">
        <w:fldChar w:fldCharType="end"/>
      </w:r>
      <w:r w:rsidRPr="00F169E4">
        <w:t>.</w:t>
      </w:r>
    </w:p>
    <w:p w14:paraId="67145DF0" w14:textId="77777777" w:rsidR="00ED4C13" w:rsidRPr="00F169E4" w:rsidRDefault="00ED4C13" w:rsidP="00ED4C13">
      <w:r w:rsidRPr="00F169E4">
        <w:t>Rated Section – A measurement structure that has a custom developed curve and table developed to relate measured stage to discharge.</w:t>
      </w:r>
    </w:p>
    <w:p w14:paraId="1364A797" w14:textId="77777777" w:rsidR="00ED4C13" w:rsidRPr="00F169E4" w:rsidRDefault="00ED4C13" w:rsidP="00ED4C13">
      <w:r w:rsidRPr="00F169E4">
        <w:rPr>
          <w:noProof/>
        </w:rPr>
        <w:lastRenderedPageBreak/>
        <w:drawing>
          <wp:inline distT="0" distB="0" distL="0" distR="0" wp14:anchorId="0B872534" wp14:editId="5AAAFF8D">
            <wp:extent cx="3909848" cy="4114800"/>
            <wp:effectExtent l="0" t="0" r="0" b="0"/>
            <wp:docPr id="686" name="Picture 686"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 engineering drawing&#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3909848" cy="4114800"/>
                    </a:xfrm>
                    <a:prstGeom prst="rect">
                      <a:avLst/>
                    </a:prstGeom>
                  </pic:spPr>
                </pic:pic>
              </a:graphicData>
            </a:graphic>
          </wp:inline>
        </w:drawing>
      </w:r>
    </w:p>
    <w:p w14:paraId="177E18CF" w14:textId="77777777" w:rsidR="00ED4C13" w:rsidRDefault="00ED4C13" w:rsidP="00ED4C13">
      <w:pPr>
        <w:pStyle w:val="Caption"/>
      </w:pPr>
      <w:bookmarkStart w:id="5" w:name="_Ref93581311"/>
      <w:bookmarkStart w:id="6" w:name="_Toc94631801"/>
      <w:r w:rsidRPr="00F169E4">
        <w:t xml:space="preserve">Figure </w:t>
      </w:r>
      <w:r>
        <w:fldChar w:fldCharType="begin"/>
      </w:r>
      <w:r>
        <w:instrText xml:space="preserve"> STYLEREF 1 \s </w:instrText>
      </w:r>
      <w:r>
        <w:fldChar w:fldCharType="separate"/>
      </w:r>
      <w:r>
        <w:rPr>
          <w:noProof/>
        </w:rPr>
        <w:t>6</w:t>
      </w:r>
      <w:r>
        <w:rPr>
          <w:noProof/>
        </w:rPr>
        <w:fldChar w:fldCharType="end"/>
      </w:r>
      <w:r>
        <w:noBreakHyphen/>
      </w:r>
      <w:r>
        <w:fldChar w:fldCharType="begin"/>
      </w:r>
      <w:r>
        <w:instrText xml:space="preserve"> SEQ Figure \* ARABIC \s 1 </w:instrText>
      </w:r>
      <w:r>
        <w:fldChar w:fldCharType="separate"/>
      </w:r>
      <w:r>
        <w:rPr>
          <w:noProof/>
        </w:rPr>
        <w:t>38</w:t>
      </w:r>
      <w:r>
        <w:rPr>
          <w:noProof/>
        </w:rPr>
        <w:fldChar w:fldCharType="end"/>
      </w:r>
      <w:bookmarkEnd w:id="5"/>
      <w:r w:rsidRPr="00F169E4">
        <w:t xml:space="preserve"> Plan and profile view of Parshall flume</w:t>
      </w:r>
      <w:sdt>
        <w:sdtPr>
          <w:id w:val="-902063451"/>
          <w:citation/>
        </w:sdtPr>
        <w:sdtContent>
          <w:r w:rsidRPr="00F169E4">
            <w:fldChar w:fldCharType="begin"/>
          </w:r>
          <w:r w:rsidRPr="00F169E4">
            <w:instrText xml:space="preserve"> CITATION USD61 \l 1033 </w:instrText>
          </w:r>
          <w:r w:rsidRPr="00F169E4">
            <w:fldChar w:fldCharType="separate"/>
          </w:r>
          <w:r w:rsidRPr="00F169E4">
            <w:t xml:space="preserve"> (USDA-Colorado Agricultural Experiment Station 1961)</w:t>
          </w:r>
          <w:r w:rsidRPr="00F169E4">
            <w:fldChar w:fldCharType="end"/>
          </w:r>
        </w:sdtContent>
      </w:sdt>
      <w:r w:rsidRPr="00F169E4">
        <w:t>.</w:t>
      </w:r>
      <w:bookmarkStart w:id="7" w:name="_Hlk86399443"/>
      <w:bookmarkEnd w:id="6"/>
      <w:bookmarkEnd w:id="7"/>
    </w:p>
    <w:p w14:paraId="5B8A8594" w14:textId="77777777" w:rsidR="00ED4C13" w:rsidRDefault="00ED4C13" w:rsidP="00ED4C13"/>
    <w:p w14:paraId="2F1CD046" w14:textId="77777777" w:rsidR="000C1506" w:rsidRDefault="00ED4C13"/>
    <w:sectPr w:rsidR="000C1506">
      <w:footerReference w:type="default" r:id="rI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1620724"/>
      <w:docPartObj>
        <w:docPartGallery w:val="Page Numbers (Bottom of Page)"/>
        <w:docPartUnique/>
      </w:docPartObj>
    </w:sdtPr>
    <w:sdtEndPr>
      <w:rPr>
        <w:noProof/>
      </w:rPr>
    </w:sdtEndPr>
    <w:sdtContent>
      <w:p w14:paraId="6D1A9EE2" w14:textId="77777777" w:rsidR="003B15BA" w:rsidRDefault="00ED4C13" w:rsidP="00DE01D6">
        <w:pPr>
          <w:pStyle w:val="Footer"/>
        </w:pP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9329F36"/>
    <w:lvl w:ilvl="0">
      <w:start w:val="1"/>
      <w:numFmt w:val="decimal"/>
      <w:lvlText w:val="%1."/>
      <w:lvlJc w:val="left"/>
      <w:pPr>
        <w:tabs>
          <w:tab w:val="num" w:pos="360"/>
        </w:tabs>
        <w:ind w:left="360" w:hanging="360"/>
      </w:pPr>
    </w:lvl>
  </w:abstractNum>
  <w:abstractNum w:abstractNumId="1" w15:restartNumberingAfterBreak="0">
    <w:nsid w:val="03BD1A96"/>
    <w:multiLevelType w:val="hybridMultilevel"/>
    <w:tmpl w:val="2CCE5D4E"/>
    <w:lvl w:ilvl="0" w:tplc="7B8E5E22">
      <w:start w:val="1"/>
      <w:numFmt w:val="decimal"/>
      <w:lvlText w:val="Go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F2985"/>
    <w:multiLevelType w:val="multilevel"/>
    <w:tmpl w:val="F06E5CE4"/>
    <w:lvl w:ilvl="0">
      <w:start w:val="1"/>
      <w:numFmt w:val="upperLetter"/>
      <w:pStyle w:val="HeadingAppendix"/>
      <w:lvlText w:val="Appendix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4A94300"/>
    <w:multiLevelType w:val="hybridMultilevel"/>
    <w:tmpl w:val="4B9C06F8"/>
    <w:lvl w:ilvl="0" w:tplc="C8B69160">
      <w:start w:val="1"/>
      <w:numFmt w:val="decimal"/>
      <w:lvlText w:val="Objective %1."/>
      <w:lvlJc w:val="left"/>
      <w:pPr>
        <w:ind w:left="360" w:hanging="36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 w15:restartNumberingAfterBreak="0">
    <w:nsid w:val="1ED61E0D"/>
    <w:multiLevelType w:val="hybridMultilevel"/>
    <w:tmpl w:val="550C1068"/>
    <w:lvl w:ilvl="0" w:tplc="AADAE66C">
      <w:start w:val="1"/>
      <w:numFmt w:val="decimal"/>
      <w:pStyle w:val="GoalsList"/>
      <w:lvlText w:val="Go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B1731"/>
    <w:multiLevelType w:val="multilevel"/>
    <w:tmpl w:val="90801E18"/>
    <w:lvl w:ilvl="0">
      <w:start w:val="1"/>
      <w:numFmt w:val="decimal"/>
      <w:lvlText w:val="Goal %1."/>
      <w:lvlJc w:val="left"/>
      <w:pPr>
        <w:ind w:left="720" w:hanging="360"/>
      </w:pPr>
      <w:rPr>
        <w:rFonts w:hint="default"/>
      </w:rPr>
    </w:lvl>
    <w:lvl w:ilvl="1">
      <w:start w:val="1"/>
      <w:numFmt w:val="decimal"/>
      <w:lvlText w:val="Objective %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B49598D"/>
    <w:multiLevelType w:val="hybridMultilevel"/>
    <w:tmpl w:val="961C307E"/>
    <w:lvl w:ilvl="0" w:tplc="04090001">
      <w:start w:val="1"/>
      <w:numFmt w:val="bullet"/>
      <w:lvlText w:val=""/>
      <w:lvlJc w:val="left"/>
      <w:pPr>
        <w:ind w:left="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0B75A7"/>
    <w:multiLevelType w:val="hybridMultilevel"/>
    <w:tmpl w:val="AE30F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D317D"/>
    <w:multiLevelType w:val="hybridMultilevel"/>
    <w:tmpl w:val="6B92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03AF"/>
    <w:multiLevelType w:val="hybridMultilevel"/>
    <w:tmpl w:val="DE0CE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5345A3"/>
    <w:multiLevelType w:val="hybridMultilevel"/>
    <w:tmpl w:val="684EE272"/>
    <w:lvl w:ilvl="0" w:tplc="C8B69160">
      <w:start w:val="1"/>
      <w:numFmt w:val="decimal"/>
      <w:lvlText w:val="Objective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6531D5B"/>
    <w:multiLevelType w:val="hybridMultilevel"/>
    <w:tmpl w:val="E346B408"/>
    <w:lvl w:ilvl="0" w:tplc="0B62E9D8">
      <w:start w:val="1"/>
      <w:numFmt w:val="decimal"/>
      <w:pStyle w:val="ListNumber"/>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8E0608"/>
    <w:multiLevelType w:val="hybridMultilevel"/>
    <w:tmpl w:val="03DEC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357E47"/>
    <w:multiLevelType w:val="multilevel"/>
    <w:tmpl w:val="8F1E0670"/>
    <w:numStyleLink w:val="GoalList"/>
  </w:abstractNum>
  <w:abstractNum w:abstractNumId="14" w15:restartNumberingAfterBreak="0">
    <w:nsid w:val="4A2368B8"/>
    <w:multiLevelType w:val="multilevel"/>
    <w:tmpl w:val="4B0098EA"/>
    <w:lvl w:ilvl="0">
      <w:start w:val="1"/>
      <w:numFmt w:val="upperLetter"/>
      <w:lvlText w:val="Appendix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5822039"/>
    <w:multiLevelType w:val="hybridMultilevel"/>
    <w:tmpl w:val="A8C4E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FF0637"/>
    <w:multiLevelType w:val="hybridMultilevel"/>
    <w:tmpl w:val="3C6ED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9D5B1B"/>
    <w:multiLevelType w:val="multilevel"/>
    <w:tmpl w:val="345CFE5C"/>
    <w:lvl w:ilvl="0">
      <w:start w:val="1"/>
      <w:numFmt w:val="decimal"/>
      <w:pStyle w:val="Heading1"/>
      <w:lvlText w:val="Chapter %1."/>
      <w:lvlJc w:val="left"/>
      <w:pPr>
        <w:ind w:left="360" w:hanging="360"/>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66165C9"/>
    <w:multiLevelType w:val="hybridMultilevel"/>
    <w:tmpl w:val="1648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10FEB"/>
    <w:multiLevelType w:val="multilevel"/>
    <w:tmpl w:val="8F1E0670"/>
    <w:styleLink w:val="GoalList"/>
    <w:lvl w:ilvl="0">
      <w:start w:val="1"/>
      <w:numFmt w:val="decimal"/>
      <w:lvlText w:val="Goal %1."/>
      <w:lvlJc w:val="left"/>
      <w:rPr>
        <w:rFonts w:hint="default"/>
      </w:rPr>
    </w:lvl>
    <w:lvl w:ilvl="1">
      <w:start w:val="1"/>
      <w:numFmt w:val="lowerLetter"/>
      <w:lvlText w:val="%2."/>
      <w:lvlJc w:val="left"/>
      <w:pPr>
        <w:ind w:left="720" w:hanging="360"/>
      </w:pPr>
    </w:lvl>
    <w:lvl w:ilvl="2">
      <w:start w:val="1"/>
      <w:numFmt w:val="decimal"/>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0" w15:restartNumberingAfterBreak="0">
    <w:nsid w:val="7BA81D7E"/>
    <w:multiLevelType w:val="hybridMultilevel"/>
    <w:tmpl w:val="ED6AAB6E"/>
    <w:lvl w:ilvl="0" w:tplc="4FBAEABC">
      <w:start w:val="1"/>
      <w:numFmt w:val="decimal"/>
      <w:lvlText w:val="Goal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14"/>
  </w:num>
  <w:num w:numId="4">
    <w:abstractNumId w:val="9"/>
  </w:num>
  <w:num w:numId="5">
    <w:abstractNumId w:val="15"/>
  </w:num>
  <w:num w:numId="6">
    <w:abstractNumId w:val="18"/>
  </w:num>
  <w:num w:numId="7">
    <w:abstractNumId w:val="8"/>
  </w:num>
  <w:num w:numId="8">
    <w:abstractNumId w:val="16"/>
  </w:num>
  <w:num w:numId="9">
    <w:abstractNumId w:val="7"/>
  </w:num>
  <w:num w:numId="10">
    <w:abstractNumId w:val="12"/>
  </w:num>
  <w:num w:numId="11">
    <w:abstractNumId w:val="20"/>
  </w:num>
  <w:num w:numId="12">
    <w:abstractNumId w:val="6"/>
  </w:num>
  <w:num w:numId="13">
    <w:abstractNumId w:val="1"/>
  </w:num>
  <w:num w:numId="14">
    <w:abstractNumId w:val="10"/>
  </w:num>
  <w:num w:numId="15">
    <w:abstractNumId w:val="3"/>
  </w:num>
  <w:num w:numId="16">
    <w:abstractNumId w:val="13"/>
  </w:num>
  <w:num w:numId="17">
    <w:abstractNumId w:val="19"/>
  </w:num>
  <w:num w:numId="18">
    <w:abstractNumId w:val="5"/>
  </w:num>
  <w:num w:numId="19">
    <w:abstractNumId w:val="0"/>
  </w:num>
  <w:num w:numId="20">
    <w:abstractNumId w:val="1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C13"/>
    <w:rsid w:val="00115563"/>
    <w:rsid w:val="00131885"/>
    <w:rsid w:val="003E748B"/>
    <w:rsid w:val="003F518F"/>
    <w:rsid w:val="006122DA"/>
    <w:rsid w:val="00720483"/>
    <w:rsid w:val="009351CA"/>
    <w:rsid w:val="009C13D5"/>
    <w:rsid w:val="00C36553"/>
    <w:rsid w:val="00D2674B"/>
    <w:rsid w:val="00E379FB"/>
    <w:rsid w:val="00ED4C13"/>
    <w:rsid w:val="00FB2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715C0"/>
  <w15:chartTrackingRefBased/>
  <w15:docId w15:val="{714FB0C8-7687-4934-9B95-43F77A3C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C13"/>
    <w:pPr>
      <w:spacing w:after="240" w:line="264" w:lineRule="auto"/>
    </w:pPr>
    <w:rPr>
      <w:rFonts w:ascii="Arial" w:hAnsi="Arial"/>
    </w:rPr>
  </w:style>
  <w:style w:type="paragraph" w:styleId="Heading1">
    <w:name w:val="heading 1"/>
    <w:basedOn w:val="Normal"/>
    <w:next w:val="Normal"/>
    <w:link w:val="Heading1Char"/>
    <w:uiPriority w:val="9"/>
    <w:qFormat/>
    <w:rsid w:val="00ED4C13"/>
    <w:pPr>
      <w:keepNext/>
      <w:keepLines/>
      <w:numPr>
        <w:numId w:val="1"/>
      </w:numPr>
      <w:spacing w:before="240" w:after="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ED4C13"/>
    <w:pPr>
      <w:keepNext/>
      <w:keepLines/>
      <w:numPr>
        <w:ilvl w:val="1"/>
        <w:numId w:val="1"/>
      </w:numPr>
      <w:spacing w:before="120" w:after="0"/>
      <w:outlineLvl w:val="1"/>
    </w:pPr>
    <w:rPr>
      <w:rFonts w:eastAsiaTheme="majorEastAsia" w:cstheme="majorBidi"/>
      <w:sz w:val="26"/>
      <w:szCs w:val="26"/>
    </w:rPr>
  </w:style>
  <w:style w:type="paragraph" w:styleId="Heading3">
    <w:name w:val="heading 3"/>
    <w:basedOn w:val="Normal"/>
    <w:next w:val="Normal"/>
    <w:link w:val="Heading3Char"/>
    <w:uiPriority w:val="9"/>
    <w:unhideWhenUsed/>
    <w:qFormat/>
    <w:rsid w:val="00ED4C13"/>
    <w:pPr>
      <w:keepNext/>
      <w:keepLines/>
      <w:numPr>
        <w:ilvl w:val="2"/>
        <w:numId w:val="1"/>
      </w:numPr>
      <w:spacing w:before="40" w:after="0"/>
      <w:outlineLvl w:val="2"/>
    </w:pPr>
    <w:rPr>
      <w:rFonts w:eastAsiaTheme="majorEastAsia" w:cstheme="majorBidi"/>
      <w:sz w:val="24"/>
      <w:szCs w:val="24"/>
    </w:rPr>
  </w:style>
  <w:style w:type="paragraph" w:styleId="Heading4">
    <w:name w:val="heading 4"/>
    <w:basedOn w:val="Normal"/>
    <w:next w:val="Normal"/>
    <w:link w:val="Heading4Char"/>
    <w:uiPriority w:val="9"/>
    <w:unhideWhenUsed/>
    <w:qFormat/>
    <w:rsid w:val="00ED4C13"/>
    <w:pPr>
      <w:keepNext/>
      <w:keepLines/>
      <w:numPr>
        <w:ilvl w:val="3"/>
        <w:numId w:val="1"/>
      </w:numPr>
      <w:spacing w:before="40" w:after="0"/>
      <w:outlineLvl w:val="3"/>
    </w:pPr>
    <w:rPr>
      <w:rFonts w:eastAsiaTheme="majorEastAsia" w:cstheme="majorBidi"/>
      <w:iCs/>
    </w:rPr>
  </w:style>
  <w:style w:type="paragraph" w:styleId="Heading5">
    <w:name w:val="heading 5"/>
    <w:basedOn w:val="Normal"/>
    <w:next w:val="Normal"/>
    <w:link w:val="Heading5Char"/>
    <w:uiPriority w:val="9"/>
    <w:unhideWhenUsed/>
    <w:qFormat/>
    <w:rsid w:val="00ED4C13"/>
    <w:pPr>
      <w:keepNext/>
      <w:keepLines/>
      <w:spacing w:before="40" w:after="0"/>
      <w:outlineLvl w:val="4"/>
    </w:pPr>
    <w:rPr>
      <w:rFonts w:eastAsiaTheme="majorEastAsia" w:cstheme="majorBidi"/>
      <w:u w:val="single"/>
    </w:rPr>
  </w:style>
  <w:style w:type="paragraph" w:styleId="Heading6">
    <w:name w:val="heading 6"/>
    <w:basedOn w:val="Normal"/>
    <w:next w:val="Normal"/>
    <w:link w:val="Heading6Char"/>
    <w:uiPriority w:val="9"/>
    <w:unhideWhenUsed/>
    <w:qFormat/>
    <w:rsid w:val="00ED4C13"/>
    <w:pPr>
      <w:keepNext/>
      <w:keepLines/>
      <w:spacing w:before="40" w:after="0"/>
      <w:outlineLvl w:val="5"/>
    </w:pPr>
    <w:rPr>
      <w:rFonts w:eastAsiaTheme="majorEastAsia" w:cstheme="majorBidi"/>
      <w:i/>
    </w:rPr>
  </w:style>
  <w:style w:type="paragraph" w:styleId="Heading7">
    <w:name w:val="heading 7"/>
    <w:basedOn w:val="Normal"/>
    <w:next w:val="Normal"/>
    <w:link w:val="Heading7Char"/>
    <w:uiPriority w:val="9"/>
    <w:unhideWhenUsed/>
    <w:qFormat/>
    <w:rsid w:val="00ED4C1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ED4C1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ED4C1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ED4C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4C13"/>
  </w:style>
  <w:style w:type="paragraph" w:customStyle="1" w:styleId="GoalsList">
    <w:name w:val="Goals List"/>
    <w:basedOn w:val="Heading3"/>
    <w:qFormat/>
    <w:rsid w:val="00131885"/>
    <w:rPr>
      <w:b/>
    </w:rPr>
  </w:style>
  <w:style w:type="character" w:customStyle="1" w:styleId="Heading3Char">
    <w:name w:val="Heading 3 Char"/>
    <w:basedOn w:val="DefaultParagraphFont"/>
    <w:link w:val="Heading3"/>
    <w:uiPriority w:val="9"/>
    <w:rsid w:val="00ED4C13"/>
    <w:rPr>
      <w:rFonts w:ascii="Arial" w:eastAsiaTheme="majorEastAsia" w:hAnsi="Arial" w:cstheme="majorBidi"/>
      <w:sz w:val="24"/>
      <w:szCs w:val="24"/>
    </w:rPr>
  </w:style>
  <w:style w:type="character" w:customStyle="1" w:styleId="Heading1Char">
    <w:name w:val="Heading 1 Char"/>
    <w:basedOn w:val="DefaultParagraphFont"/>
    <w:link w:val="Heading1"/>
    <w:uiPriority w:val="9"/>
    <w:rsid w:val="00ED4C13"/>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ED4C13"/>
    <w:rPr>
      <w:rFonts w:ascii="Arial" w:eastAsiaTheme="majorEastAsia" w:hAnsi="Arial" w:cstheme="majorBidi"/>
      <w:sz w:val="26"/>
      <w:szCs w:val="26"/>
    </w:rPr>
  </w:style>
  <w:style w:type="character" w:customStyle="1" w:styleId="Heading4Char">
    <w:name w:val="Heading 4 Char"/>
    <w:basedOn w:val="DefaultParagraphFont"/>
    <w:link w:val="Heading4"/>
    <w:uiPriority w:val="9"/>
    <w:rsid w:val="00ED4C13"/>
    <w:rPr>
      <w:rFonts w:ascii="Arial" w:eastAsiaTheme="majorEastAsia" w:hAnsi="Arial" w:cstheme="majorBidi"/>
      <w:iCs/>
    </w:rPr>
  </w:style>
  <w:style w:type="character" w:customStyle="1" w:styleId="Heading5Char">
    <w:name w:val="Heading 5 Char"/>
    <w:basedOn w:val="DefaultParagraphFont"/>
    <w:link w:val="Heading5"/>
    <w:uiPriority w:val="9"/>
    <w:rsid w:val="00ED4C13"/>
    <w:rPr>
      <w:rFonts w:ascii="Arial" w:eastAsiaTheme="majorEastAsia" w:hAnsi="Arial" w:cstheme="majorBidi"/>
      <w:u w:val="single"/>
    </w:rPr>
  </w:style>
  <w:style w:type="character" w:customStyle="1" w:styleId="Heading6Char">
    <w:name w:val="Heading 6 Char"/>
    <w:basedOn w:val="DefaultParagraphFont"/>
    <w:link w:val="Heading6"/>
    <w:uiPriority w:val="9"/>
    <w:rsid w:val="00ED4C13"/>
    <w:rPr>
      <w:rFonts w:ascii="Arial" w:eastAsiaTheme="majorEastAsia" w:hAnsi="Arial" w:cstheme="majorBidi"/>
      <w:i/>
    </w:rPr>
  </w:style>
  <w:style w:type="character" w:customStyle="1" w:styleId="Heading7Char">
    <w:name w:val="Heading 7 Char"/>
    <w:basedOn w:val="DefaultParagraphFont"/>
    <w:link w:val="Heading7"/>
    <w:uiPriority w:val="9"/>
    <w:rsid w:val="00ED4C1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ED4C1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ED4C13"/>
    <w:rPr>
      <w:rFonts w:asciiTheme="majorHAnsi" w:eastAsiaTheme="majorEastAsia" w:hAnsiTheme="majorHAnsi" w:cstheme="majorBidi"/>
      <w:i/>
      <w:iCs/>
      <w:color w:val="272727" w:themeColor="text1" w:themeTint="D8"/>
      <w:sz w:val="21"/>
      <w:szCs w:val="21"/>
    </w:rPr>
  </w:style>
  <w:style w:type="paragraph" w:customStyle="1" w:styleId="HeadingAppendix">
    <w:name w:val="Heading Appendix"/>
    <w:basedOn w:val="Heading1"/>
    <w:rsid w:val="00ED4C13"/>
    <w:pPr>
      <w:numPr>
        <w:numId w:val="2"/>
      </w:numPr>
      <w:outlineLvl w:val="1"/>
    </w:pPr>
  </w:style>
  <w:style w:type="paragraph" w:styleId="ListParagraph">
    <w:name w:val="List Paragraph"/>
    <w:basedOn w:val="Normal"/>
    <w:link w:val="ListParagraphChar"/>
    <w:uiPriority w:val="34"/>
    <w:qFormat/>
    <w:rsid w:val="00ED4C13"/>
    <w:pPr>
      <w:ind w:left="1080"/>
      <w:contextualSpacing/>
    </w:pPr>
  </w:style>
  <w:style w:type="character" w:styleId="Hyperlink">
    <w:name w:val="Hyperlink"/>
    <w:basedOn w:val="DefaultParagraphFont"/>
    <w:uiPriority w:val="99"/>
    <w:unhideWhenUsed/>
    <w:rsid w:val="00ED4C13"/>
    <w:rPr>
      <w:color w:val="1F3864" w:themeColor="accent1" w:themeShade="80"/>
      <w:u w:val="single"/>
    </w:rPr>
  </w:style>
  <w:style w:type="character" w:customStyle="1" w:styleId="UnresolvedMention1">
    <w:name w:val="Unresolved Mention1"/>
    <w:basedOn w:val="DefaultParagraphFont"/>
    <w:uiPriority w:val="99"/>
    <w:semiHidden/>
    <w:unhideWhenUsed/>
    <w:rsid w:val="00ED4C13"/>
    <w:rPr>
      <w:color w:val="605E5C"/>
      <w:shd w:val="clear" w:color="auto" w:fill="E1DFDD"/>
    </w:rPr>
  </w:style>
  <w:style w:type="paragraph" w:styleId="BalloonText">
    <w:name w:val="Balloon Text"/>
    <w:basedOn w:val="Normal"/>
    <w:link w:val="BalloonTextChar"/>
    <w:uiPriority w:val="99"/>
    <w:semiHidden/>
    <w:unhideWhenUsed/>
    <w:rsid w:val="00ED4C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C13"/>
    <w:rPr>
      <w:rFonts w:ascii="Segoe UI" w:hAnsi="Segoe UI" w:cs="Segoe UI"/>
      <w:sz w:val="18"/>
      <w:szCs w:val="18"/>
    </w:rPr>
  </w:style>
  <w:style w:type="paragraph" w:styleId="Caption">
    <w:name w:val="caption"/>
    <w:basedOn w:val="Normal"/>
    <w:next w:val="Normal"/>
    <w:link w:val="CaptionChar"/>
    <w:uiPriority w:val="35"/>
    <w:unhideWhenUsed/>
    <w:qFormat/>
    <w:rsid w:val="00ED4C13"/>
    <w:pPr>
      <w:spacing w:after="200" w:line="240" w:lineRule="auto"/>
    </w:pPr>
    <w:rPr>
      <w:i/>
      <w:iCs/>
      <w:sz w:val="18"/>
      <w:szCs w:val="18"/>
    </w:rPr>
  </w:style>
  <w:style w:type="table" w:styleId="TableGrid">
    <w:name w:val="Table Grid"/>
    <w:basedOn w:val="TableNormal"/>
    <w:uiPriority w:val="39"/>
    <w:rsid w:val="00ED4C13"/>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44546A" w:themeFill="text2"/>
        <w:vAlign w:val="bottom"/>
      </w:tcPr>
    </w:tblStylePr>
    <w:tblStylePr w:type="band1Horz">
      <w:tblPr/>
      <w:tcPr>
        <w:shd w:val="clear" w:color="auto" w:fill="E7E6E6" w:themeFill="background2"/>
      </w:tcPr>
    </w:tblStylePr>
  </w:style>
  <w:style w:type="character" w:styleId="CommentReference">
    <w:name w:val="annotation reference"/>
    <w:basedOn w:val="DefaultParagraphFont"/>
    <w:uiPriority w:val="99"/>
    <w:semiHidden/>
    <w:unhideWhenUsed/>
    <w:rsid w:val="00ED4C13"/>
    <w:rPr>
      <w:sz w:val="16"/>
      <w:szCs w:val="16"/>
    </w:rPr>
  </w:style>
  <w:style w:type="paragraph" w:styleId="CommentText">
    <w:name w:val="annotation text"/>
    <w:basedOn w:val="Normal"/>
    <w:link w:val="CommentTextChar"/>
    <w:uiPriority w:val="99"/>
    <w:semiHidden/>
    <w:unhideWhenUsed/>
    <w:rsid w:val="00ED4C13"/>
    <w:pPr>
      <w:spacing w:line="240" w:lineRule="auto"/>
    </w:pPr>
    <w:rPr>
      <w:sz w:val="20"/>
      <w:szCs w:val="20"/>
    </w:rPr>
  </w:style>
  <w:style w:type="character" w:customStyle="1" w:styleId="CommentTextChar">
    <w:name w:val="Comment Text Char"/>
    <w:basedOn w:val="DefaultParagraphFont"/>
    <w:link w:val="CommentText"/>
    <w:uiPriority w:val="99"/>
    <w:semiHidden/>
    <w:rsid w:val="00ED4C1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ED4C13"/>
    <w:rPr>
      <w:b/>
      <w:bCs/>
    </w:rPr>
  </w:style>
  <w:style w:type="character" w:customStyle="1" w:styleId="CommentSubjectChar">
    <w:name w:val="Comment Subject Char"/>
    <w:basedOn w:val="CommentTextChar"/>
    <w:link w:val="CommentSubject"/>
    <w:uiPriority w:val="99"/>
    <w:semiHidden/>
    <w:rsid w:val="00ED4C13"/>
    <w:rPr>
      <w:rFonts w:ascii="Arial" w:hAnsi="Arial"/>
      <w:b/>
      <w:bCs/>
      <w:sz w:val="20"/>
      <w:szCs w:val="20"/>
    </w:rPr>
  </w:style>
  <w:style w:type="paragraph" w:styleId="IntenseQuote">
    <w:name w:val="Intense Quote"/>
    <w:basedOn w:val="Normal"/>
    <w:next w:val="Normal"/>
    <w:link w:val="IntenseQuoteChar"/>
    <w:uiPriority w:val="30"/>
    <w:qFormat/>
    <w:rsid w:val="00ED4C13"/>
    <w:pPr>
      <w:framePr w:wrap="around" w:vAnchor="text" w:hAnchor="text" w:y="1"/>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ED4C13"/>
    <w:rPr>
      <w:rFonts w:ascii="Arial" w:hAnsi="Arial"/>
      <w:i/>
      <w:iCs/>
    </w:rPr>
  </w:style>
  <w:style w:type="numbering" w:customStyle="1" w:styleId="GoalList">
    <w:name w:val="Goal List"/>
    <w:uiPriority w:val="99"/>
    <w:rsid w:val="00ED4C13"/>
    <w:pPr>
      <w:numPr>
        <w:numId w:val="17"/>
      </w:numPr>
    </w:pPr>
  </w:style>
  <w:style w:type="paragraph" w:customStyle="1" w:styleId="TOCHeading">
    <w:name w:val="TOCHeading"/>
    <w:basedOn w:val="Heading2"/>
    <w:next w:val="Normal"/>
    <w:rsid w:val="00ED4C13"/>
    <w:pPr>
      <w:numPr>
        <w:ilvl w:val="0"/>
        <w:numId w:val="0"/>
      </w:numPr>
    </w:pPr>
    <w:rPr>
      <w:b/>
      <w:bCs/>
      <w:sz w:val="24"/>
      <w:szCs w:val="24"/>
    </w:rPr>
  </w:style>
  <w:style w:type="paragraph" w:styleId="TOC1">
    <w:name w:val="toc 1"/>
    <w:basedOn w:val="Normal"/>
    <w:next w:val="Normal"/>
    <w:autoRedefine/>
    <w:uiPriority w:val="39"/>
    <w:unhideWhenUsed/>
    <w:rsid w:val="00ED4C13"/>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ED4C13"/>
    <w:pPr>
      <w:spacing w:before="120" w:after="0"/>
      <w:ind w:left="220"/>
    </w:pPr>
    <w:rPr>
      <w:rFonts w:asciiTheme="minorHAnsi" w:hAnsiTheme="minorHAnsi" w:cstheme="minorHAnsi"/>
      <w:i/>
      <w:iCs/>
      <w:sz w:val="20"/>
      <w:szCs w:val="20"/>
    </w:rPr>
  </w:style>
  <w:style w:type="paragraph" w:styleId="TOC3">
    <w:name w:val="toc 3"/>
    <w:basedOn w:val="Normal"/>
    <w:next w:val="Normal"/>
    <w:autoRedefine/>
    <w:uiPriority w:val="39"/>
    <w:unhideWhenUsed/>
    <w:rsid w:val="00ED4C13"/>
    <w:pPr>
      <w:spacing w:after="0"/>
      <w:ind w:left="440"/>
    </w:pPr>
    <w:rPr>
      <w:rFonts w:asciiTheme="minorHAnsi" w:hAnsiTheme="minorHAnsi" w:cstheme="minorHAnsi"/>
      <w:sz w:val="20"/>
      <w:szCs w:val="20"/>
    </w:rPr>
  </w:style>
  <w:style w:type="paragraph" w:styleId="TOC4">
    <w:name w:val="toc 4"/>
    <w:basedOn w:val="Normal"/>
    <w:next w:val="Normal"/>
    <w:autoRedefine/>
    <w:uiPriority w:val="39"/>
    <w:unhideWhenUsed/>
    <w:rsid w:val="00ED4C13"/>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ED4C13"/>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ED4C13"/>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ED4C13"/>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ED4C13"/>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ED4C13"/>
    <w:pPr>
      <w:spacing w:after="0"/>
      <w:ind w:left="1760"/>
    </w:pPr>
    <w:rPr>
      <w:rFonts w:asciiTheme="minorHAnsi" w:hAnsiTheme="minorHAnsi" w:cstheme="minorHAnsi"/>
      <w:sz w:val="20"/>
      <w:szCs w:val="20"/>
    </w:rPr>
  </w:style>
  <w:style w:type="character" w:customStyle="1" w:styleId="SuperScript">
    <w:name w:val="SuperScript"/>
    <w:basedOn w:val="DefaultParagraphFont"/>
    <w:uiPriority w:val="1"/>
    <w:qFormat/>
    <w:rsid w:val="00ED4C13"/>
    <w:rPr>
      <w:vertAlign w:val="superscript"/>
    </w:rPr>
  </w:style>
  <w:style w:type="paragraph" w:customStyle="1" w:styleId="TableEquationCaption">
    <w:name w:val="TableEquationCaption"/>
    <w:basedOn w:val="Caption"/>
    <w:qFormat/>
    <w:rsid w:val="00ED4C13"/>
    <w:pPr>
      <w:keepNext/>
      <w:spacing w:before="200" w:after="0"/>
    </w:pPr>
  </w:style>
  <w:style w:type="paragraph" w:customStyle="1" w:styleId="TableEquationCaption-pageBreakBefore">
    <w:name w:val="TableEquationCaption-pageBreakBefore"/>
    <w:basedOn w:val="TableEquationCaption"/>
    <w:qFormat/>
    <w:rsid w:val="00ED4C13"/>
    <w:pPr>
      <w:pageBreakBefore/>
    </w:pPr>
  </w:style>
  <w:style w:type="paragraph" w:customStyle="1" w:styleId="Tablecontent">
    <w:name w:val="Table content"/>
    <w:basedOn w:val="Normal"/>
    <w:link w:val="TablecontentChar"/>
    <w:qFormat/>
    <w:rsid w:val="00ED4C13"/>
    <w:rPr>
      <w:sz w:val="20"/>
      <w:szCs w:val="20"/>
    </w:rPr>
  </w:style>
  <w:style w:type="character" w:customStyle="1" w:styleId="TablecontentChar">
    <w:name w:val="Table content Char"/>
    <w:basedOn w:val="DefaultParagraphFont"/>
    <w:link w:val="Tablecontent"/>
    <w:rsid w:val="00ED4C13"/>
    <w:rPr>
      <w:rFonts w:ascii="Arial" w:hAnsi="Arial"/>
      <w:sz w:val="20"/>
      <w:szCs w:val="20"/>
    </w:rPr>
  </w:style>
  <w:style w:type="character" w:customStyle="1" w:styleId="CaptionChar">
    <w:name w:val="Caption Char"/>
    <w:basedOn w:val="DefaultParagraphFont"/>
    <w:link w:val="Caption"/>
    <w:uiPriority w:val="35"/>
    <w:rsid w:val="00ED4C13"/>
    <w:rPr>
      <w:rFonts w:ascii="Arial" w:hAnsi="Arial"/>
      <w:i/>
      <w:iCs/>
      <w:sz w:val="18"/>
      <w:szCs w:val="18"/>
    </w:rPr>
  </w:style>
  <w:style w:type="paragraph" w:styleId="TableofFigures">
    <w:name w:val="table of figures"/>
    <w:basedOn w:val="Normal"/>
    <w:next w:val="Normal"/>
    <w:uiPriority w:val="99"/>
    <w:qFormat/>
    <w:rsid w:val="00ED4C13"/>
  </w:style>
  <w:style w:type="character" w:styleId="FootnoteReference">
    <w:name w:val="footnote reference"/>
    <w:basedOn w:val="DefaultParagraphFont"/>
    <w:uiPriority w:val="99"/>
    <w:unhideWhenUsed/>
    <w:qFormat/>
    <w:rsid w:val="00ED4C13"/>
    <w:rPr>
      <w:vertAlign w:val="superscript"/>
    </w:rPr>
  </w:style>
  <w:style w:type="paragraph" w:styleId="ListNumber">
    <w:name w:val="List Number"/>
    <w:basedOn w:val="BodyText"/>
    <w:uiPriority w:val="99"/>
    <w:semiHidden/>
    <w:qFormat/>
    <w:rsid w:val="00ED4C13"/>
    <w:pPr>
      <w:numPr>
        <w:numId w:val="20"/>
      </w:numPr>
      <w:spacing w:before="120" w:after="0" w:line="240" w:lineRule="auto"/>
    </w:pPr>
    <w:rPr>
      <w:rFonts w:ascii="Times New Roman" w:hAnsi="Times New Roman"/>
    </w:rPr>
  </w:style>
  <w:style w:type="paragraph" w:styleId="BodyText">
    <w:name w:val="Body Text"/>
    <w:basedOn w:val="Normal"/>
    <w:link w:val="BodyTextChar"/>
    <w:qFormat/>
    <w:rsid w:val="00ED4C13"/>
    <w:pPr>
      <w:spacing w:after="120"/>
    </w:pPr>
    <w:rPr>
      <w:rFonts w:eastAsia="Calibri"/>
      <w:sz w:val="20"/>
      <w:szCs w:val="20"/>
    </w:rPr>
  </w:style>
  <w:style w:type="character" w:customStyle="1" w:styleId="BodyTextChar">
    <w:name w:val="Body Text Char"/>
    <w:basedOn w:val="DefaultParagraphFont"/>
    <w:link w:val="BodyText"/>
    <w:rsid w:val="00ED4C13"/>
    <w:rPr>
      <w:rFonts w:ascii="Arial" w:eastAsia="Calibri" w:hAnsi="Arial"/>
      <w:sz w:val="20"/>
      <w:szCs w:val="20"/>
    </w:rPr>
  </w:style>
  <w:style w:type="paragraph" w:styleId="Title">
    <w:name w:val="Title"/>
    <w:basedOn w:val="Normal"/>
    <w:next w:val="Normal"/>
    <w:link w:val="TitleChar"/>
    <w:qFormat/>
    <w:rsid w:val="00ED4C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4C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D4C13"/>
    <w:pPr>
      <w:numPr>
        <w:ilvl w:val="1"/>
      </w:numPr>
    </w:pPr>
    <w:rPr>
      <w:rFonts w:ascii="Cambria" w:eastAsia="Calibri" w:hAnsi="Cambria"/>
      <w:i/>
      <w:iCs/>
      <w:color w:val="000000" w:themeColor="text1"/>
      <w:spacing w:val="15"/>
      <w:szCs w:val="24"/>
    </w:rPr>
  </w:style>
  <w:style w:type="character" w:customStyle="1" w:styleId="SubtitleChar">
    <w:name w:val="Subtitle Char"/>
    <w:basedOn w:val="DefaultParagraphFont"/>
    <w:link w:val="Subtitle"/>
    <w:rsid w:val="00ED4C13"/>
    <w:rPr>
      <w:rFonts w:ascii="Cambria" w:eastAsia="Calibri" w:hAnsi="Cambria"/>
      <w:i/>
      <w:iCs/>
      <w:color w:val="000000" w:themeColor="text1"/>
      <w:spacing w:val="15"/>
      <w:szCs w:val="24"/>
    </w:rPr>
  </w:style>
  <w:style w:type="character" w:styleId="Strong">
    <w:name w:val="Strong"/>
    <w:basedOn w:val="DefaultParagraphFont"/>
    <w:qFormat/>
    <w:rsid w:val="00ED4C13"/>
    <w:rPr>
      <w:rFonts w:ascii="Arial Black" w:hAnsi="Arial Black" w:cs="Times New Roman"/>
      <w:b/>
      <w:bCs/>
      <w:color w:val="auto"/>
      <w:sz w:val="22"/>
    </w:rPr>
  </w:style>
  <w:style w:type="paragraph" w:styleId="NoSpacing">
    <w:name w:val="No Spacing"/>
    <w:link w:val="NoSpacingChar"/>
    <w:uiPriority w:val="1"/>
    <w:qFormat/>
    <w:rsid w:val="00ED4C13"/>
    <w:pPr>
      <w:spacing w:after="0" w:line="240" w:lineRule="auto"/>
    </w:pPr>
    <w:rPr>
      <w:sz w:val="20"/>
      <w:szCs w:val="20"/>
    </w:rPr>
  </w:style>
  <w:style w:type="character" w:customStyle="1" w:styleId="NoSpacingChar">
    <w:name w:val="No Spacing Char"/>
    <w:basedOn w:val="DefaultParagraphFont"/>
    <w:link w:val="NoSpacing"/>
    <w:uiPriority w:val="1"/>
    <w:locked/>
    <w:rsid w:val="00ED4C13"/>
    <w:rPr>
      <w:sz w:val="20"/>
      <w:szCs w:val="20"/>
    </w:rPr>
  </w:style>
  <w:style w:type="character" w:customStyle="1" w:styleId="ListParagraphChar">
    <w:name w:val="List Paragraph Char"/>
    <w:basedOn w:val="DefaultParagraphFont"/>
    <w:link w:val="ListParagraph"/>
    <w:uiPriority w:val="34"/>
    <w:locked/>
    <w:rsid w:val="00ED4C13"/>
    <w:rPr>
      <w:rFonts w:ascii="Arial" w:hAnsi="Arial"/>
    </w:rPr>
  </w:style>
  <w:style w:type="paragraph" w:styleId="Quote">
    <w:name w:val="Quote"/>
    <w:aliases w:val="Quote Text"/>
    <w:basedOn w:val="Normal"/>
    <w:next w:val="Normal"/>
    <w:link w:val="QuoteChar"/>
    <w:uiPriority w:val="3"/>
    <w:qFormat/>
    <w:rsid w:val="00ED4C13"/>
    <w:pPr>
      <w:widowControl w:val="0"/>
    </w:pPr>
    <w:rPr>
      <w:rFonts w:eastAsia="Calibri"/>
      <w:i/>
      <w:iCs/>
      <w:color w:val="000000"/>
      <w:szCs w:val="20"/>
    </w:rPr>
  </w:style>
  <w:style w:type="character" w:customStyle="1" w:styleId="QuoteChar">
    <w:name w:val="Quote Char"/>
    <w:aliases w:val="Quote Text Char"/>
    <w:basedOn w:val="DefaultParagraphFont"/>
    <w:link w:val="Quote"/>
    <w:uiPriority w:val="3"/>
    <w:rsid w:val="00ED4C13"/>
    <w:rPr>
      <w:rFonts w:ascii="Arial" w:eastAsia="Calibri" w:hAnsi="Arial"/>
      <w:i/>
      <w:iCs/>
      <w:color w:val="000000"/>
      <w:szCs w:val="20"/>
    </w:rPr>
  </w:style>
  <w:style w:type="character" w:styleId="SubtleEmphasis">
    <w:name w:val="Subtle Emphasis"/>
    <w:basedOn w:val="DefaultParagraphFont"/>
    <w:uiPriority w:val="19"/>
    <w:qFormat/>
    <w:rsid w:val="00ED4C13"/>
    <w:rPr>
      <w:rFonts w:cs="Times New Roman"/>
      <w:i/>
      <w:iCs/>
      <w:color w:val="auto"/>
    </w:rPr>
  </w:style>
  <w:style w:type="character" w:styleId="IntenseEmphasis">
    <w:name w:val="Intense Emphasis"/>
    <w:basedOn w:val="DefaultParagraphFont"/>
    <w:uiPriority w:val="21"/>
    <w:qFormat/>
    <w:rsid w:val="00ED4C13"/>
    <w:rPr>
      <w:rFonts w:cs="Times New Roman"/>
      <w:b/>
      <w:bCs/>
      <w:i/>
      <w:iCs/>
      <w:color w:val="4F81BD"/>
    </w:rPr>
  </w:style>
  <w:style w:type="character" w:styleId="SubtleReference">
    <w:name w:val="Subtle Reference"/>
    <w:basedOn w:val="DefaultParagraphFont"/>
    <w:qFormat/>
    <w:rsid w:val="00ED4C13"/>
    <w:rPr>
      <w:rFonts w:cs="Times New Roman"/>
      <w:smallCaps/>
      <w:color w:val="C0504D"/>
      <w:u w:val="single"/>
    </w:rPr>
  </w:style>
  <w:style w:type="character" w:styleId="BookTitle">
    <w:name w:val="Book Title"/>
    <w:basedOn w:val="TitleChar"/>
    <w:uiPriority w:val="33"/>
    <w:qFormat/>
    <w:rsid w:val="00ED4C13"/>
    <w:rPr>
      <w:rFonts w:ascii="Arial Black" w:eastAsiaTheme="majorEastAsia" w:hAnsi="Arial Black" w:cstheme="majorBidi"/>
      <w:b/>
      <w:bCs/>
      <w:i/>
      <w:iCs/>
      <w:spacing w:val="5"/>
      <w:kern w:val="28"/>
      <w:sz w:val="56"/>
      <w:szCs w:val="56"/>
    </w:rPr>
  </w:style>
  <w:style w:type="paragraph" w:styleId="TOCHeading0">
    <w:name w:val="TOC Heading"/>
    <w:basedOn w:val="Heading1"/>
    <w:next w:val="Normal"/>
    <w:uiPriority w:val="39"/>
    <w:qFormat/>
    <w:rsid w:val="00ED4C13"/>
    <w:pPr>
      <w:numPr>
        <w:numId w:val="0"/>
      </w:numPr>
      <w:spacing w:line="276" w:lineRule="auto"/>
      <w:ind w:left="720" w:hanging="360"/>
      <w:outlineLvl w:val="9"/>
    </w:pPr>
  </w:style>
  <w:style w:type="paragraph" w:styleId="Footer">
    <w:name w:val="footer"/>
    <w:basedOn w:val="Normal"/>
    <w:link w:val="FooterChar"/>
    <w:uiPriority w:val="99"/>
    <w:unhideWhenUsed/>
    <w:rsid w:val="00ED4C13"/>
    <w:pPr>
      <w:tabs>
        <w:tab w:val="center" w:pos="4680"/>
        <w:tab w:val="right" w:pos="9360"/>
      </w:tabs>
      <w:spacing w:line="240" w:lineRule="auto"/>
    </w:pPr>
    <w:rPr>
      <w:sz w:val="18"/>
    </w:rPr>
  </w:style>
  <w:style w:type="character" w:customStyle="1" w:styleId="FooterChar">
    <w:name w:val="Footer Char"/>
    <w:basedOn w:val="DefaultParagraphFont"/>
    <w:link w:val="Footer"/>
    <w:uiPriority w:val="99"/>
    <w:rsid w:val="00ED4C1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tmp"/><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ropbox%20(TailwaterLimited)\CulebraWatershedAssessment\report\templates\UCWAWord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USBed</b:Tag>
    <b:SourceType>Book</b:SourceType>
    <b:Guid>{77BDEC0B-E983-406D-9D25-27D7CBFD9670}</b:Guid>
    <b:Author>
      <b:Author>
        <b:Corporate>USBR</b:Corporate>
      </b:Author>
    </b:Author>
    <b:Title>Water Measurement Manual</b:Title>
    <b:Year>2001 ed</b:Year>
    <b:City>Washington, D.C.</b:City>
    <b:Publisher>United State Bureau of Reclamation</b:Publisher>
    <b:RefOrder>102</b:RefOrder>
  </b:Source>
  <b:Source>
    <b:Tag>USD61</b:Tag>
    <b:SourceType>Book</b:SourceType>
    <b:Guid>{E025C291-0E13-410A-B5C3-3AEA03560105}</b:Guid>
    <b:Author>
      <b:Author>
        <b:Corporate>USDA-Colorado Agricultural Experiment Station</b:Corporate>
      </b:Author>
    </b:Author>
    <b:Title>The Parshall Flume: Instructions for Installation and Table of Discharge</b:Title>
    <b:Year>1961</b:Year>
    <b:City>Denver, CO</b:City>
    <b:Publisher>State Engineer of Colorado</b:Publisher>
    <b:RefOrder>103</b:RefOrder>
  </b:Source>
</b:Sources>
</file>

<file path=customXml/itemProps1.xml><?xml version="1.0" encoding="utf-8"?>
<ds:datastoreItem xmlns:ds="http://schemas.openxmlformats.org/officeDocument/2006/customXml" ds:itemID="{D663C574-FD78-4C02-B4EC-A026B2C0F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UCWAWordTemplate.dotx</Template>
  <TotalTime>1</TotalTime>
  <Pages>7</Pages>
  <Words>930</Words>
  <Characters>5306</Characters>
  <Application>Microsoft Office Word</Application>
  <DocSecurity>0</DocSecurity>
  <Lines>44</Lines>
  <Paragraphs>12</Paragraphs>
  <ScaleCrop>false</ScaleCrop>
  <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Taillacq</dc:creator>
  <cp:keywords/>
  <dc:description/>
  <cp:lastModifiedBy>Andrea Taillacq</cp:lastModifiedBy>
  <cp:revision>1</cp:revision>
  <dcterms:created xsi:type="dcterms:W3CDTF">2022-02-04T18:19:00Z</dcterms:created>
  <dcterms:modified xsi:type="dcterms:W3CDTF">2022-02-04T18:20:00Z</dcterms:modified>
</cp:coreProperties>
</file>